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38DF" w:rsidRPr="00895EC0" w:rsidRDefault="007138DF" w:rsidP="00BF2C1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95EC0">
        <w:rPr>
          <w:rFonts w:ascii="Times New Roman" w:hAnsi="Times New Roman"/>
          <w:sz w:val="24"/>
          <w:szCs w:val="24"/>
        </w:rPr>
        <w:t>Интегрированный урок математика – информатика 5 класс</w:t>
      </w:r>
    </w:p>
    <w:p w:rsidR="007138DF" w:rsidRPr="00895EC0" w:rsidRDefault="007138DF" w:rsidP="00BF2C1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95EC0">
        <w:rPr>
          <w:rFonts w:ascii="Times New Roman" w:hAnsi="Times New Roman"/>
          <w:sz w:val="24"/>
          <w:szCs w:val="24"/>
        </w:rPr>
        <w:t>Учитель: Пособилова О.Ю.</w:t>
      </w:r>
    </w:p>
    <w:p w:rsidR="007138DF" w:rsidRPr="00895EC0" w:rsidRDefault="007138DF" w:rsidP="00BF2C1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95EC0">
        <w:rPr>
          <w:rFonts w:ascii="Times New Roman" w:hAnsi="Times New Roman"/>
          <w:sz w:val="24"/>
          <w:szCs w:val="24"/>
        </w:rPr>
        <w:t>Тип урока: обобщающий урок</w:t>
      </w:r>
    </w:p>
    <w:p w:rsidR="007138DF" w:rsidRPr="00895EC0" w:rsidRDefault="007138DF" w:rsidP="00BF2C1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95EC0">
        <w:rPr>
          <w:rFonts w:ascii="Times New Roman" w:hAnsi="Times New Roman"/>
          <w:sz w:val="24"/>
          <w:szCs w:val="24"/>
        </w:rPr>
        <w:t>Вид урока: интегрированный урок (математика и информатика)</w:t>
      </w:r>
    </w:p>
    <w:p w:rsidR="007138DF" w:rsidRPr="00895EC0" w:rsidRDefault="007138DF" w:rsidP="00BF2C1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95EC0">
        <w:rPr>
          <w:rFonts w:ascii="Times New Roman" w:hAnsi="Times New Roman"/>
          <w:sz w:val="24"/>
          <w:szCs w:val="24"/>
        </w:rPr>
        <w:t>Технология: личностно-ориентированная</w:t>
      </w:r>
    </w:p>
    <w:p w:rsidR="007138DF" w:rsidRPr="00895EC0" w:rsidRDefault="007138DF" w:rsidP="00BF2C1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95EC0">
        <w:rPr>
          <w:rFonts w:ascii="Times New Roman" w:hAnsi="Times New Roman"/>
          <w:sz w:val="24"/>
          <w:szCs w:val="24"/>
        </w:rPr>
        <w:t>Оборудование: компьютерный класс, оснащённый современной техникой и лицензированным программным обеспечением. На компьютерах должна быть установлена операционная система Windows 9x или выше и пакет Microsoft Office.</w:t>
      </w:r>
    </w:p>
    <w:p w:rsidR="007138DF" w:rsidRPr="00895EC0" w:rsidRDefault="007138DF" w:rsidP="00BF2C1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95EC0">
        <w:rPr>
          <w:rFonts w:ascii="Times New Roman" w:hAnsi="Times New Roman"/>
          <w:sz w:val="24"/>
          <w:szCs w:val="24"/>
        </w:rPr>
        <w:t>Цели урока:</w:t>
      </w:r>
    </w:p>
    <w:p w:rsidR="007138DF" w:rsidRPr="00895EC0" w:rsidRDefault="007138DF" w:rsidP="00BF2C1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95EC0">
        <w:rPr>
          <w:rFonts w:ascii="Times New Roman" w:hAnsi="Times New Roman"/>
          <w:sz w:val="24"/>
          <w:szCs w:val="24"/>
        </w:rPr>
        <w:t xml:space="preserve">1. Образовательные: </w:t>
      </w:r>
    </w:p>
    <w:p w:rsidR="007138DF" w:rsidRPr="00895EC0" w:rsidRDefault="007138DF" w:rsidP="00BF2C1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95EC0">
        <w:rPr>
          <w:rFonts w:ascii="Times New Roman" w:hAnsi="Times New Roman"/>
          <w:sz w:val="24"/>
          <w:szCs w:val="24"/>
        </w:rPr>
        <w:t>обобщить и систематизировать знания и умения учащихся по теме “Сложение и вычитание десятичных дробей”;</w:t>
      </w:r>
    </w:p>
    <w:p w:rsidR="007138DF" w:rsidRPr="00895EC0" w:rsidRDefault="007138DF" w:rsidP="00BF2C1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95EC0">
        <w:rPr>
          <w:rFonts w:ascii="Times New Roman" w:hAnsi="Times New Roman"/>
          <w:sz w:val="24"/>
          <w:szCs w:val="24"/>
        </w:rPr>
        <w:t>усиление практической направленности обучения;</w:t>
      </w:r>
    </w:p>
    <w:p w:rsidR="007138DF" w:rsidRPr="00895EC0" w:rsidRDefault="007138DF" w:rsidP="00BF2C1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95EC0">
        <w:rPr>
          <w:rFonts w:ascii="Times New Roman" w:hAnsi="Times New Roman"/>
          <w:sz w:val="24"/>
          <w:szCs w:val="24"/>
        </w:rPr>
        <w:t>применение знаний в незнакомой и несколько изменённой ситуации;</w:t>
      </w:r>
    </w:p>
    <w:p w:rsidR="007138DF" w:rsidRPr="00895EC0" w:rsidRDefault="007138DF" w:rsidP="00BF2C1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95EC0">
        <w:rPr>
          <w:rFonts w:ascii="Times New Roman" w:hAnsi="Times New Roman"/>
          <w:sz w:val="24"/>
          <w:szCs w:val="24"/>
        </w:rPr>
        <w:t>формирование общеучебных и общекультурных навыков работы с информацией.</w:t>
      </w:r>
    </w:p>
    <w:p w:rsidR="007138DF" w:rsidRPr="00895EC0" w:rsidRDefault="007138DF" w:rsidP="00BF2C1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95EC0">
        <w:rPr>
          <w:rFonts w:ascii="Times New Roman" w:hAnsi="Times New Roman"/>
          <w:sz w:val="24"/>
          <w:szCs w:val="24"/>
        </w:rPr>
        <w:t xml:space="preserve">2. Развивающие: </w:t>
      </w:r>
    </w:p>
    <w:p w:rsidR="007138DF" w:rsidRPr="00895EC0" w:rsidRDefault="007138DF" w:rsidP="00BF2C1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95EC0">
        <w:rPr>
          <w:rFonts w:ascii="Times New Roman" w:hAnsi="Times New Roman"/>
          <w:sz w:val="24"/>
          <w:szCs w:val="24"/>
        </w:rPr>
        <w:t>формирование умения осуществлять самоконтроль;</w:t>
      </w:r>
    </w:p>
    <w:p w:rsidR="007138DF" w:rsidRPr="00895EC0" w:rsidRDefault="007138DF" w:rsidP="00BF2C1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95EC0">
        <w:rPr>
          <w:rFonts w:ascii="Times New Roman" w:hAnsi="Times New Roman"/>
          <w:sz w:val="24"/>
          <w:szCs w:val="24"/>
        </w:rPr>
        <w:t>формирование умения рационально планировать работу;</w:t>
      </w:r>
    </w:p>
    <w:p w:rsidR="007138DF" w:rsidRPr="00895EC0" w:rsidRDefault="007138DF" w:rsidP="00BF2C1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95EC0">
        <w:rPr>
          <w:rFonts w:ascii="Times New Roman" w:hAnsi="Times New Roman"/>
          <w:sz w:val="24"/>
          <w:szCs w:val="24"/>
        </w:rPr>
        <w:t>развитие самостоятельности, внимательности, логического мышления;</w:t>
      </w:r>
    </w:p>
    <w:p w:rsidR="007138DF" w:rsidRPr="00895EC0" w:rsidRDefault="007138DF" w:rsidP="00BF2C1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95EC0">
        <w:rPr>
          <w:rFonts w:ascii="Times New Roman" w:hAnsi="Times New Roman"/>
          <w:sz w:val="24"/>
          <w:szCs w:val="24"/>
        </w:rPr>
        <w:t>формирование представления о компьютере как о средстве обучения.</w:t>
      </w:r>
    </w:p>
    <w:p w:rsidR="007138DF" w:rsidRPr="00895EC0" w:rsidRDefault="007138DF" w:rsidP="00BF2C1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95EC0">
        <w:rPr>
          <w:rFonts w:ascii="Times New Roman" w:hAnsi="Times New Roman"/>
          <w:sz w:val="24"/>
          <w:szCs w:val="24"/>
        </w:rPr>
        <w:t xml:space="preserve">3. Воспитательные: </w:t>
      </w:r>
    </w:p>
    <w:p w:rsidR="007138DF" w:rsidRPr="00895EC0" w:rsidRDefault="007138DF" w:rsidP="00BF2C1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95EC0">
        <w:rPr>
          <w:rFonts w:ascii="Times New Roman" w:hAnsi="Times New Roman"/>
          <w:sz w:val="24"/>
          <w:szCs w:val="24"/>
        </w:rPr>
        <w:t xml:space="preserve">формирование научного мировоззрения; </w:t>
      </w:r>
    </w:p>
    <w:p w:rsidR="007138DF" w:rsidRPr="00895EC0" w:rsidRDefault="007138DF" w:rsidP="00BF2C1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95EC0">
        <w:rPr>
          <w:rFonts w:ascii="Times New Roman" w:hAnsi="Times New Roman"/>
          <w:sz w:val="24"/>
          <w:szCs w:val="24"/>
        </w:rPr>
        <w:t xml:space="preserve">воспитание организованности, сосредоточенности, положительного отношения е учёбе. </w:t>
      </w:r>
    </w:p>
    <w:p w:rsidR="007138DF" w:rsidRPr="00895EC0" w:rsidRDefault="007138DF" w:rsidP="00BF2C1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95EC0">
        <w:rPr>
          <w:rFonts w:ascii="Times New Roman" w:hAnsi="Times New Roman"/>
          <w:sz w:val="24"/>
          <w:szCs w:val="24"/>
        </w:rPr>
        <w:t>Мотивация урока:</w:t>
      </w:r>
    </w:p>
    <w:p w:rsidR="007138DF" w:rsidRPr="00895EC0" w:rsidRDefault="007138DF" w:rsidP="00BF2C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5EC0">
        <w:rPr>
          <w:rFonts w:ascii="Times New Roman" w:hAnsi="Times New Roman"/>
          <w:sz w:val="24"/>
          <w:szCs w:val="24"/>
        </w:rPr>
        <w:t xml:space="preserve">Стимулировать интерес к изучению математики. Приёмы: </w:t>
      </w:r>
    </w:p>
    <w:p w:rsidR="007138DF" w:rsidRPr="00895EC0" w:rsidRDefault="007138DF" w:rsidP="00BF2C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5EC0">
        <w:rPr>
          <w:rFonts w:ascii="Times New Roman" w:hAnsi="Times New Roman"/>
          <w:sz w:val="24"/>
          <w:szCs w:val="24"/>
        </w:rPr>
        <w:t>создание на уроке ситуации занимательности, удивление;</w:t>
      </w:r>
    </w:p>
    <w:p w:rsidR="007138DF" w:rsidRPr="00895EC0" w:rsidRDefault="007138DF" w:rsidP="00BF2C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5EC0">
        <w:rPr>
          <w:rFonts w:ascii="Times New Roman" w:hAnsi="Times New Roman"/>
          <w:sz w:val="24"/>
          <w:szCs w:val="24"/>
        </w:rPr>
        <w:t>создание ситуации успеха, поощрение за успешное выполнение своих обязанностей;</w:t>
      </w:r>
    </w:p>
    <w:p w:rsidR="007138DF" w:rsidRPr="00895EC0" w:rsidRDefault="007138DF" w:rsidP="00BF2C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5EC0">
        <w:rPr>
          <w:rFonts w:ascii="Times New Roman" w:hAnsi="Times New Roman"/>
          <w:sz w:val="24"/>
          <w:szCs w:val="24"/>
        </w:rPr>
        <w:t>оперативный контроль над выполнением требований.</w:t>
      </w:r>
    </w:p>
    <w:p w:rsidR="007138DF" w:rsidRPr="00895EC0" w:rsidRDefault="007138DF" w:rsidP="00BF2C1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95EC0">
        <w:rPr>
          <w:rFonts w:ascii="Times New Roman" w:hAnsi="Times New Roman"/>
          <w:sz w:val="24"/>
          <w:szCs w:val="24"/>
        </w:rPr>
        <w:t xml:space="preserve">Подготовка к уроку: </w:t>
      </w:r>
    </w:p>
    <w:p w:rsidR="007138DF" w:rsidRPr="00895EC0" w:rsidRDefault="007138DF" w:rsidP="00BF2C1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95EC0">
        <w:rPr>
          <w:rFonts w:ascii="Times New Roman" w:hAnsi="Times New Roman"/>
          <w:sz w:val="24"/>
          <w:szCs w:val="24"/>
        </w:rPr>
        <w:t>Электронная презентация “Игра-лабиринт для 5-го класса по теме ”Сложение и вычитание десятичных дробей” подготовлена в редакторе презентаций PowerPoint. (См. Приложение).</w:t>
      </w:r>
    </w:p>
    <w:p w:rsidR="007138DF" w:rsidRPr="00895EC0" w:rsidRDefault="007138DF" w:rsidP="00BF2C1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95EC0">
        <w:rPr>
          <w:rFonts w:ascii="Times New Roman" w:hAnsi="Times New Roman"/>
          <w:sz w:val="24"/>
          <w:szCs w:val="24"/>
        </w:rPr>
        <w:t>Приготовить карточки для устного счёта.</w:t>
      </w:r>
    </w:p>
    <w:p w:rsidR="007138DF" w:rsidRPr="00895EC0" w:rsidRDefault="007138DF" w:rsidP="00BF2C1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95EC0">
        <w:rPr>
          <w:rFonts w:ascii="Times New Roman" w:hAnsi="Times New Roman"/>
          <w:sz w:val="24"/>
          <w:szCs w:val="24"/>
        </w:rPr>
        <w:t>У учащихся должны быть сформированы навыки работы с электронными презентациями.</w:t>
      </w:r>
    </w:p>
    <w:p w:rsidR="007138DF" w:rsidRPr="00895EC0" w:rsidRDefault="007138DF" w:rsidP="00BF2C1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95EC0">
        <w:rPr>
          <w:rFonts w:ascii="Times New Roman" w:hAnsi="Times New Roman"/>
          <w:sz w:val="24"/>
          <w:szCs w:val="24"/>
        </w:rPr>
        <w:t>План урока:</w:t>
      </w:r>
    </w:p>
    <w:p w:rsidR="007138DF" w:rsidRPr="00895EC0" w:rsidRDefault="007138DF" w:rsidP="00BF2C1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95EC0">
        <w:rPr>
          <w:rFonts w:ascii="Times New Roman" w:hAnsi="Times New Roman"/>
          <w:sz w:val="24"/>
          <w:szCs w:val="24"/>
        </w:rPr>
        <w:t>1. Организационный момент</w:t>
      </w:r>
      <w:r w:rsidRPr="00895EC0">
        <w:rPr>
          <w:rFonts w:ascii="Times New Roman" w:hAnsi="Times New Roman"/>
          <w:sz w:val="24"/>
          <w:szCs w:val="24"/>
        </w:rPr>
        <w:tab/>
        <w:t xml:space="preserve"> (1мин)</w:t>
      </w:r>
    </w:p>
    <w:p w:rsidR="007138DF" w:rsidRPr="00895EC0" w:rsidRDefault="007138DF" w:rsidP="00795785">
      <w:pPr>
        <w:jc w:val="both"/>
        <w:rPr>
          <w:rFonts w:ascii="Times New Roman" w:hAnsi="Times New Roman"/>
          <w:sz w:val="24"/>
          <w:szCs w:val="24"/>
        </w:rPr>
      </w:pPr>
      <w:r w:rsidRPr="00895EC0">
        <w:rPr>
          <w:rFonts w:ascii="Times New Roman" w:hAnsi="Times New Roman"/>
          <w:sz w:val="24"/>
          <w:szCs w:val="24"/>
        </w:rPr>
        <w:t>2. Мотивационное начало урока, постановка целей урока (2 мин)</w:t>
      </w:r>
    </w:p>
    <w:p w:rsidR="007138DF" w:rsidRPr="00895EC0" w:rsidRDefault="007138DF" w:rsidP="00795785">
      <w:pPr>
        <w:jc w:val="both"/>
        <w:rPr>
          <w:rFonts w:ascii="Times New Roman" w:hAnsi="Times New Roman"/>
          <w:sz w:val="24"/>
          <w:szCs w:val="24"/>
        </w:rPr>
      </w:pPr>
      <w:r w:rsidRPr="00895EC0">
        <w:rPr>
          <w:rFonts w:ascii="Times New Roman" w:hAnsi="Times New Roman"/>
          <w:sz w:val="24"/>
          <w:szCs w:val="24"/>
        </w:rPr>
        <w:t>3. Обобщение пройденного материала (фронтальный опрос) (7 мин)</w:t>
      </w:r>
    </w:p>
    <w:p w:rsidR="007138DF" w:rsidRPr="00895EC0" w:rsidRDefault="007138DF" w:rsidP="00795785">
      <w:pPr>
        <w:jc w:val="both"/>
        <w:rPr>
          <w:rFonts w:ascii="Times New Roman" w:hAnsi="Times New Roman"/>
          <w:sz w:val="24"/>
          <w:szCs w:val="24"/>
        </w:rPr>
      </w:pPr>
      <w:r w:rsidRPr="00895EC0">
        <w:rPr>
          <w:rFonts w:ascii="Times New Roman" w:hAnsi="Times New Roman"/>
          <w:sz w:val="24"/>
          <w:szCs w:val="24"/>
        </w:rPr>
        <w:t>4. Устный счёт (с самопроверкой) (5 мин)</w:t>
      </w:r>
    </w:p>
    <w:p w:rsidR="007138DF" w:rsidRPr="00895EC0" w:rsidRDefault="007138DF" w:rsidP="00795785">
      <w:pPr>
        <w:jc w:val="both"/>
        <w:rPr>
          <w:rFonts w:ascii="Times New Roman" w:hAnsi="Times New Roman"/>
          <w:sz w:val="24"/>
          <w:szCs w:val="24"/>
        </w:rPr>
      </w:pPr>
      <w:r w:rsidRPr="00895EC0">
        <w:rPr>
          <w:rFonts w:ascii="Times New Roman" w:hAnsi="Times New Roman"/>
          <w:sz w:val="24"/>
          <w:szCs w:val="24"/>
        </w:rPr>
        <w:t>5. Решение упражнения (5 мин)</w:t>
      </w:r>
    </w:p>
    <w:p w:rsidR="007138DF" w:rsidRDefault="007138DF" w:rsidP="00795785">
      <w:pPr>
        <w:jc w:val="both"/>
        <w:rPr>
          <w:rFonts w:ascii="Times New Roman" w:hAnsi="Times New Roman"/>
          <w:sz w:val="24"/>
          <w:szCs w:val="24"/>
        </w:rPr>
      </w:pPr>
      <w:r w:rsidRPr="00895EC0">
        <w:rPr>
          <w:rFonts w:ascii="Times New Roman" w:hAnsi="Times New Roman"/>
          <w:sz w:val="24"/>
          <w:szCs w:val="24"/>
        </w:rPr>
        <w:t>6. Постановка домашнего задания (2 мин)</w:t>
      </w:r>
      <w:r w:rsidRPr="00895EC0">
        <w:rPr>
          <w:rFonts w:ascii="Times New Roman" w:hAnsi="Times New Roman"/>
          <w:sz w:val="24"/>
          <w:szCs w:val="24"/>
        </w:rPr>
        <w:tab/>
      </w:r>
    </w:p>
    <w:p w:rsidR="007138DF" w:rsidRPr="00895EC0" w:rsidRDefault="007138DF" w:rsidP="0079578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Физминутка (1 мин)</w:t>
      </w:r>
    </w:p>
    <w:p w:rsidR="007138DF" w:rsidRPr="00895EC0" w:rsidRDefault="007138DF" w:rsidP="00795785">
      <w:pPr>
        <w:jc w:val="both"/>
        <w:rPr>
          <w:rFonts w:ascii="Times New Roman" w:hAnsi="Times New Roman"/>
          <w:sz w:val="24"/>
          <w:szCs w:val="24"/>
        </w:rPr>
      </w:pPr>
      <w:r w:rsidRPr="00895EC0">
        <w:rPr>
          <w:rFonts w:ascii="Times New Roman" w:hAnsi="Times New Roman"/>
          <w:sz w:val="24"/>
          <w:szCs w:val="24"/>
        </w:rPr>
        <w:t>7. Игра-лабиринт “Сложение и вычитание десятичных дробей”</w:t>
      </w:r>
      <w:r w:rsidRPr="00895EC0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(17</w:t>
      </w:r>
      <w:r w:rsidRPr="00895EC0">
        <w:rPr>
          <w:rFonts w:ascii="Times New Roman" w:hAnsi="Times New Roman"/>
          <w:sz w:val="24"/>
          <w:szCs w:val="24"/>
        </w:rPr>
        <w:t xml:space="preserve"> мин)</w:t>
      </w:r>
    </w:p>
    <w:p w:rsidR="007138DF" w:rsidRPr="00895EC0" w:rsidRDefault="007138DF" w:rsidP="00795785">
      <w:pPr>
        <w:jc w:val="center"/>
        <w:rPr>
          <w:rFonts w:ascii="Times New Roman" w:hAnsi="Times New Roman"/>
          <w:sz w:val="24"/>
          <w:szCs w:val="24"/>
        </w:rPr>
      </w:pPr>
      <w:r w:rsidRPr="00895EC0">
        <w:rPr>
          <w:rFonts w:ascii="Times New Roman" w:hAnsi="Times New Roman"/>
          <w:sz w:val="24"/>
          <w:szCs w:val="24"/>
        </w:rPr>
        <w:t>ХОД УРОКА</w:t>
      </w:r>
    </w:p>
    <w:p w:rsidR="007138DF" w:rsidRPr="00895EC0" w:rsidRDefault="007138DF" w:rsidP="00795785">
      <w:pPr>
        <w:jc w:val="both"/>
        <w:rPr>
          <w:rFonts w:ascii="Times New Roman" w:hAnsi="Times New Roman"/>
          <w:sz w:val="24"/>
          <w:szCs w:val="24"/>
        </w:rPr>
      </w:pPr>
      <w:r w:rsidRPr="00895EC0">
        <w:rPr>
          <w:rFonts w:ascii="Times New Roman" w:hAnsi="Times New Roman"/>
          <w:sz w:val="24"/>
          <w:szCs w:val="24"/>
        </w:rPr>
        <w:t>1. Организационный момент.</w:t>
      </w:r>
    </w:p>
    <w:p w:rsidR="007138DF" w:rsidRPr="00895EC0" w:rsidRDefault="007138DF" w:rsidP="00795785">
      <w:pPr>
        <w:jc w:val="both"/>
        <w:rPr>
          <w:rFonts w:ascii="Times New Roman" w:hAnsi="Times New Roman"/>
          <w:sz w:val="24"/>
          <w:szCs w:val="24"/>
        </w:rPr>
      </w:pPr>
      <w:r w:rsidRPr="00895EC0">
        <w:rPr>
          <w:rFonts w:ascii="Times New Roman" w:hAnsi="Times New Roman"/>
          <w:sz w:val="24"/>
          <w:szCs w:val="24"/>
        </w:rPr>
        <w:t xml:space="preserve">2. Мотивационное начало урока, постановка целей урока. </w:t>
      </w:r>
    </w:p>
    <w:p w:rsidR="007138DF" w:rsidRPr="00895EC0" w:rsidRDefault="007138DF" w:rsidP="00795785">
      <w:pPr>
        <w:jc w:val="both"/>
        <w:rPr>
          <w:rFonts w:ascii="Times New Roman" w:hAnsi="Times New Roman"/>
          <w:sz w:val="24"/>
          <w:szCs w:val="24"/>
        </w:rPr>
      </w:pPr>
      <w:r w:rsidRPr="00895EC0">
        <w:rPr>
          <w:rFonts w:ascii="Times New Roman" w:hAnsi="Times New Roman"/>
          <w:sz w:val="24"/>
          <w:szCs w:val="24"/>
        </w:rPr>
        <w:t>Учитель: Здравствуйте, ребята! Сегодня у нас урок необычный. Мы находимся в компьютерном классе. Ведь компьютер предназначен не только для развлечений. Он является вашим помощником в нелёгком учебном труде. Его использование делает обучение интересным, увлекательным и объективным, потому что он оценивает только ваши знания, а не вас самих.</w:t>
      </w:r>
    </w:p>
    <w:p w:rsidR="007138DF" w:rsidRPr="00895EC0" w:rsidRDefault="007138DF" w:rsidP="00795785">
      <w:pPr>
        <w:jc w:val="both"/>
        <w:rPr>
          <w:rFonts w:ascii="Times New Roman" w:hAnsi="Times New Roman"/>
          <w:sz w:val="24"/>
          <w:szCs w:val="24"/>
        </w:rPr>
      </w:pPr>
      <w:r w:rsidRPr="00895EC0">
        <w:rPr>
          <w:rFonts w:ascii="Times New Roman" w:hAnsi="Times New Roman"/>
          <w:sz w:val="24"/>
          <w:szCs w:val="24"/>
        </w:rPr>
        <w:t>Девизом нашего урока будут слова Антона Павловича Чехова: «Нужно стремиться к тому, чтобы каждый видел и знал больше, чем видел и знал его отец и дед»</w:t>
      </w:r>
    </w:p>
    <w:p w:rsidR="007138DF" w:rsidRPr="00895EC0" w:rsidRDefault="007138DF" w:rsidP="00795785">
      <w:pPr>
        <w:jc w:val="both"/>
        <w:rPr>
          <w:rFonts w:ascii="Times New Roman" w:hAnsi="Times New Roman"/>
          <w:sz w:val="24"/>
          <w:szCs w:val="24"/>
        </w:rPr>
      </w:pPr>
      <w:r w:rsidRPr="00895EC0">
        <w:rPr>
          <w:rFonts w:ascii="Times New Roman" w:hAnsi="Times New Roman"/>
          <w:sz w:val="24"/>
          <w:szCs w:val="24"/>
        </w:rPr>
        <w:t>Цель нашего урока – обобщить знания по теме “Сложение и вычитание десятичных дробей”.</w:t>
      </w:r>
    </w:p>
    <w:p w:rsidR="007138DF" w:rsidRPr="00895EC0" w:rsidRDefault="007138DF" w:rsidP="00795785">
      <w:pPr>
        <w:jc w:val="both"/>
        <w:rPr>
          <w:rFonts w:ascii="Times New Roman" w:hAnsi="Times New Roman"/>
          <w:sz w:val="24"/>
          <w:szCs w:val="24"/>
        </w:rPr>
      </w:pPr>
      <w:r w:rsidRPr="00895EC0">
        <w:rPr>
          <w:rFonts w:ascii="Times New Roman" w:hAnsi="Times New Roman"/>
          <w:sz w:val="24"/>
          <w:szCs w:val="24"/>
        </w:rPr>
        <w:t>Откройте тетради, напишите число и тему урока.</w:t>
      </w:r>
    </w:p>
    <w:p w:rsidR="007138DF" w:rsidRPr="00895EC0" w:rsidRDefault="007138DF" w:rsidP="00795785">
      <w:pPr>
        <w:jc w:val="both"/>
        <w:rPr>
          <w:rFonts w:ascii="Times New Roman" w:hAnsi="Times New Roman"/>
          <w:sz w:val="24"/>
          <w:szCs w:val="24"/>
        </w:rPr>
      </w:pPr>
      <w:r w:rsidRPr="00895EC0">
        <w:rPr>
          <w:rFonts w:ascii="Times New Roman" w:hAnsi="Times New Roman"/>
          <w:sz w:val="24"/>
          <w:szCs w:val="24"/>
        </w:rPr>
        <w:t>В течение урока мы будем отвечать на вопросы, считать устно и письменно, а также с достоинством преодолеем компьютерный лабиринт. Волшебным клубком, который вас поведёт по лабиринту, будет весь багаж знаний по этой теме, плюс ваше внимание и настойчивость.</w:t>
      </w:r>
    </w:p>
    <w:p w:rsidR="007138DF" w:rsidRPr="00895EC0" w:rsidRDefault="007138DF" w:rsidP="00795785">
      <w:pPr>
        <w:jc w:val="both"/>
        <w:rPr>
          <w:rFonts w:ascii="Times New Roman" w:hAnsi="Times New Roman"/>
          <w:sz w:val="24"/>
          <w:szCs w:val="24"/>
        </w:rPr>
      </w:pPr>
      <w:r w:rsidRPr="00895EC0">
        <w:rPr>
          <w:rFonts w:ascii="Times New Roman" w:hAnsi="Times New Roman"/>
          <w:sz w:val="24"/>
          <w:szCs w:val="24"/>
        </w:rPr>
        <w:t>Итак,...</w:t>
      </w:r>
    </w:p>
    <w:p w:rsidR="007138DF" w:rsidRPr="00895EC0" w:rsidRDefault="007138DF" w:rsidP="00795785">
      <w:pPr>
        <w:jc w:val="both"/>
        <w:rPr>
          <w:rFonts w:ascii="Times New Roman" w:hAnsi="Times New Roman"/>
          <w:sz w:val="24"/>
          <w:szCs w:val="24"/>
        </w:rPr>
      </w:pPr>
      <w:r w:rsidRPr="00895EC0">
        <w:rPr>
          <w:rFonts w:ascii="Times New Roman" w:hAnsi="Times New Roman"/>
          <w:sz w:val="24"/>
          <w:szCs w:val="24"/>
        </w:rPr>
        <w:t xml:space="preserve">3. Обобщение пройденного материала (фронтальный опрос). </w:t>
      </w:r>
    </w:p>
    <w:p w:rsidR="007138DF" w:rsidRDefault="007138DF" w:rsidP="00795785">
      <w:pPr>
        <w:jc w:val="both"/>
        <w:rPr>
          <w:rFonts w:ascii="Times New Roman" w:hAnsi="Times New Roman"/>
          <w:sz w:val="24"/>
          <w:szCs w:val="24"/>
        </w:rPr>
      </w:pPr>
      <w:r w:rsidRPr="00895EC0">
        <w:rPr>
          <w:rFonts w:ascii="Times New Roman" w:hAnsi="Times New Roman"/>
          <w:sz w:val="24"/>
          <w:szCs w:val="24"/>
        </w:rPr>
        <w:t xml:space="preserve">Давайте </w:t>
      </w:r>
      <w:r>
        <w:rPr>
          <w:rFonts w:ascii="Times New Roman" w:hAnsi="Times New Roman"/>
          <w:sz w:val="24"/>
          <w:szCs w:val="24"/>
        </w:rPr>
        <w:t>подумаем</w:t>
      </w:r>
      <w:r w:rsidRPr="00895EC0">
        <w:rPr>
          <w:rFonts w:ascii="Times New Roman" w:hAnsi="Times New Roman"/>
          <w:sz w:val="24"/>
          <w:szCs w:val="24"/>
        </w:rPr>
        <w:t>:</w:t>
      </w:r>
    </w:p>
    <w:p w:rsidR="007138DF" w:rsidRDefault="007138DF" w:rsidP="0079578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Может ли Вася пробежать </w:t>
      </w:r>
      <w:smartTag w:uri="urn:schemas-microsoft-com:office:smarttags" w:element="metricconverter">
        <w:smartTagPr>
          <w:attr w:name="ProductID" w:val="0,5 км"/>
        </w:smartTagPr>
        <w:r>
          <w:rPr>
            <w:rFonts w:ascii="Times New Roman" w:hAnsi="Times New Roman"/>
            <w:sz w:val="24"/>
            <w:szCs w:val="24"/>
          </w:rPr>
          <w:t>0,5 км</w:t>
        </w:r>
      </w:smartTag>
      <w:r>
        <w:rPr>
          <w:rFonts w:ascii="Times New Roman" w:hAnsi="Times New Roman"/>
          <w:sz w:val="24"/>
          <w:szCs w:val="24"/>
        </w:rPr>
        <w:t>?</w:t>
      </w:r>
    </w:p>
    <w:p w:rsidR="007138DF" w:rsidRDefault="007138DF" w:rsidP="0079578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А может ли быть 0,5 компьютера?</w:t>
      </w:r>
    </w:p>
    <w:p w:rsidR="007138DF" w:rsidRDefault="007138DF" w:rsidP="0079578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Чем является число 0,5?</w:t>
      </w:r>
    </w:p>
    <w:p w:rsidR="007138DF" w:rsidRPr="0055642D" w:rsidRDefault="007138DF" w:rsidP="00795785">
      <w:pPr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Ответ: </w:t>
      </w:r>
      <w:r>
        <w:rPr>
          <w:rFonts w:ascii="Times New Roman" w:hAnsi="Times New Roman"/>
          <w:i/>
          <w:sz w:val="24"/>
          <w:szCs w:val="24"/>
        </w:rPr>
        <w:t>десятичной дробью</w:t>
      </w:r>
    </w:p>
    <w:p w:rsidR="007138DF" w:rsidRPr="00895EC0" w:rsidRDefault="007138DF" w:rsidP="0079578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895E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 к</w:t>
      </w:r>
      <w:r w:rsidRPr="00895EC0">
        <w:rPr>
          <w:rFonts w:ascii="Times New Roman" w:hAnsi="Times New Roman"/>
          <w:sz w:val="24"/>
          <w:szCs w:val="24"/>
        </w:rPr>
        <w:t>акие числа называются десятичными дробями?</w:t>
      </w:r>
    </w:p>
    <w:p w:rsidR="007138DF" w:rsidRPr="00895EC0" w:rsidRDefault="007138DF" w:rsidP="00795785">
      <w:pPr>
        <w:jc w:val="both"/>
        <w:rPr>
          <w:rFonts w:ascii="Times New Roman" w:hAnsi="Times New Roman"/>
          <w:sz w:val="24"/>
          <w:szCs w:val="24"/>
        </w:rPr>
      </w:pPr>
      <w:r w:rsidRPr="00895EC0">
        <w:rPr>
          <w:rFonts w:ascii="Times New Roman" w:hAnsi="Times New Roman"/>
          <w:sz w:val="24"/>
          <w:szCs w:val="24"/>
        </w:rPr>
        <w:t xml:space="preserve">Ответ:  </w:t>
      </w:r>
      <w:r w:rsidRPr="00895EC0">
        <w:rPr>
          <w:rFonts w:ascii="Times New Roman" w:hAnsi="Times New Roman"/>
          <w:i/>
          <w:sz w:val="24"/>
          <w:szCs w:val="24"/>
        </w:rPr>
        <w:t>Десятичная дробь – это число, знаменатель дробной части которого 10, 100, 1000 и т. д., которое записывается с помощью запятой (сначала записывается целая часть, а потом, через запятую, числитель дробной части)</w:t>
      </w:r>
      <w:r w:rsidRPr="00895EC0">
        <w:rPr>
          <w:rFonts w:ascii="Times New Roman" w:hAnsi="Times New Roman"/>
          <w:sz w:val="24"/>
          <w:szCs w:val="24"/>
        </w:rPr>
        <w:t>.</w:t>
      </w:r>
    </w:p>
    <w:p w:rsidR="007138DF" w:rsidRPr="00895EC0" w:rsidRDefault="007138DF" w:rsidP="0079578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95EC0">
        <w:rPr>
          <w:rFonts w:ascii="Times New Roman" w:hAnsi="Times New Roman"/>
          <w:sz w:val="24"/>
          <w:szCs w:val="24"/>
        </w:rPr>
        <w:t>Как можно изменить в десятичной дроби количество знаков после запятой?</w:t>
      </w:r>
    </w:p>
    <w:p w:rsidR="007138DF" w:rsidRPr="00895EC0" w:rsidRDefault="007138DF" w:rsidP="00795785">
      <w:pPr>
        <w:jc w:val="both"/>
        <w:rPr>
          <w:rFonts w:ascii="Times New Roman" w:hAnsi="Times New Roman"/>
          <w:sz w:val="24"/>
          <w:szCs w:val="24"/>
        </w:rPr>
      </w:pPr>
      <w:r w:rsidRPr="00895EC0">
        <w:rPr>
          <w:rFonts w:ascii="Times New Roman" w:hAnsi="Times New Roman"/>
          <w:sz w:val="24"/>
          <w:szCs w:val="24"/>
        </w:rPr>
        <w:t xml:space="preserve">Ответ: </w:t>
      </w:r>
      <w:r w:rsidRPr="00895EC0">
        <w:rPr>
          <w:rFonts w:ascii="Times New Roman" w:hAnsi="Times New Roman"/>
          <w:i/>
          <w:sz w:val="24"/>
          <w:szCs w:val="24"/>
        </w:rPr>
        <w:t>Если в конце десятичной дроби приписать нуль или отбросить нуль, то получится дробь, равная данной</w:t>
      </w:r>
      <w:r w:rsidRPr="00895EC0">
        <w:rPr>
          <w:rFonts w:ascii="Times New Roman" w:hAnsi="Times New Roman"/>
          <w:sz w:val="24"/>
          <w:szCs w:val="24"/>
        </w:rPr>
        <w:t>.</w:t>
      </w:r>
    </w:p>
    <w:p w:rsidR="007138DF" w:rsidRPr="00895EC0" w:rsidRDefault="007138DF" w:rsidP="0079578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895EC0">
        <w:rPr>
          <w:rFonts w:ascii="Times New Roman" w:hAnsi="Times New Roman"/>
          <w:sz w:val="24"/>
          <w:szCs w:val="24"/>
        </w:rPr>
        <w:t xml:space="preserve"> Можно ли натуральное число представить в виде десятичной дроби?</w:t>
      </w:r>
    </w:p>
    <w:p w:rsidR="007138DF" w:rsidRPr="00895EC0" w:rsidRDefault="007138DF" w:rsidP="00795785">
      <w:pPr>
        <w:jc w:val="both"/>
        <w:rPr>
          <w:rFonts w:ascii="Times New Roman" w:hAnsi="Times New Roman"/>
          <w:sz w:val="24"/>
          <w:szCs w:val="24"/>
        </w:rPr>
      </w:pPr>
      <w:r w:rsidRPr="00895EC0">
        <w:rPr>
          <w:rFonts w:ascii="Times New Roman" w:hAnsi="Times New Roman"/>
          <w:sz w:val="24"/>
          <w:szCs w:val="24"/>
        </w:rPr>
        <w:t xml:space="preserve">Ответ:  </w:t>
      </w:r>
      <w:r w:rsidRPr="00895EC0">
        <w:rPr>
          <w:rFonts w:ascii="Times New Roman" w:hAnsi="Times New Roman"/>
          <w:i/>
          <w:sz w:val="24"/>
          <w:szCs w:val="24"/>
        </w:rPr>
        <w:t>Да. Для этого необходимо после последней цифры в числе поставить запятую и приписать необходимое количество нулей</w:t>
      </w:r>
      <w:r w:rsidRPr="00895EC0">
        <w:rPr>
          <w:rFonts w:ascii="Times New Roman" w:hAnsi="Times New Roman"/>
          <w:sz w:val="24"/>
          <w:szCs w:val="24"/>
        </w:rPr>
        <w:t>.</w:t>
      </w:r>
    </w:p>
    <w:p w:rsidR="007138DF" w:rsidRPr="00895EC0" w:rsidRDefault="007138DF" w:rsidP="0079578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895EC0">
        <w:rPr>
          <w:rFonts w:ascii="Times New Roman" w:hAnsi="Times New Roman"/>
          <w:sz w:val="24"/>
          <w:szCs w:val="24"/>
        </w:rPr>
        <w:t xml:space="preserve"> Как сложить десятичные дроби?</w:t>
      </w:r>
    </w:p>
    <w:p w:rsidR="007138DF" w:rsidRPr="00895EC0" w:rsidRDefault="007138DF" w:rsidP="00795785">
      <w:pPr>
        <w:jc w:val="both"/>
        <w:rPr>
          <w:rFonts w:ascii="Times New Roman" w:hAnsi="Times New Roman"/>
          <w:sz w:val="24"/>
          <w:szCs w:val="24"/>
        </w:rPr>
      </w:pPr>
      <w:r w:rsidRPr="00895EC0">
        <w:rPr>
          <w:rFonts w:ascii="Times New Roman" w:hAnsi="Times New Roman"/>
          <w:sz w:val="24"/>
          <w:szCs w:val="24"/>
        </w:rPr>
        <w:t xml:space="preserve">Ответ: </w:t>
      </w:r>
      <w:r w:rsidRPr="00895EC0">
        <w:rPr>
          <w:rFonts w:ascii="Times New Roman" w:hAnsi="Times New Roman"/>
          <w:i/>
          <w:sz w:val="24"/>
          <w:szCs w:val="24"/>
        </w:rPr>
        <w:t>Чтобы сложить десятичные дроби нужно</w:t>
      </w:r>
      <w:r w:rsidRPr="00895EC0">
        <w:rPr>
          <w:rFonts w:ascii="Times New Roman" w:hAnsi="Times New Roman"/>
          <w:sz w:val="24"/>
          <w:szCs w:val="24"/>
        </w:rPr>
        <w:t>:</w:t>
      </w:r>
    </w:p>
    <w:p w:rsidR="007138DF" w:rsidRPr="00895EC0" w:rsidRDefault="007138DF" w:rsidP="00795785">
      <w:pPr>
        <w:jc w:val="both"/>
        <w:rPr>
          <w:rFonts w:ascii="Times New Roman" w:hAnsi="Times New Roman"/>
          <w:i/>
          <w:sz w:val="24"/>
          <w:szCs w:val="24"/>
        </w:rPr>
      </w:pPr>
      <w:r w:rsidRPr="00895EC0">
        <w:rPr>
          <w:rFonts w:ascii="Times New Roman" w:hAnsi="Times New Roman"/>
          <w:i/>
          <w:sz w:val="24"/>
          <w:szCs w:val="24"/>
        </w:rPr>
        <w:t>а) уровнять в этих дробях количество знаков после запятой,</w:t>
      </w:r>
    </w:p>
    <w:p w:rsidR="007138DF" w:rsidRPr="00895EC0" w:rsidRDefault="007138DF" w:rsidP="00795785">
      <w:pPr>
        <w:jc w:val="both"/>
        <w:rPr>
          <w:rFonts w:ascii="Times New Roman" w:hAnsi="Times New Roman"/>
          <w:i/>
          <w:sz w:val="24"/>
          <w:szCs w:val="24"/>
        </w:rPr>
      </w:pPr>
      <w:r w:rsidRPr="00895EC0">
        <w:rPr>
          <w:rFonts w:ascii="Times New Roman" w:hAnsi="Times New Roman"/>
          <w:i/>
          <w:sz w:val="24"/>
          <w:szCs w:val="24"/>
        </w:rPr>
        <w:t>б) написать их друг под другом так, чтобы запятая была написана под запятой,</w:t>
      </w:r>
    </w:p>
    <w:p w:rsidR="007138DF" w:rsidRPr="00895EC0" w:rsidRDefault="007138DF" w:rsidP="00795785">
      <w:pPr>
        <w:jc w:val="both"/>
        <w:rPr>
          <w:rFonts w:ascii="Times New Roman" w:hAnsi="Times New Roman"/>
          <w:i/>
          <w:sz w:val="24"/>
          <w:szCs w:val="24"/>
        </w:rPr>
      </w:pPr>
      <w:r w:rsidRPr="00895EC0">
        <w:rPr>
          <w:rFonts w:ascii="Times New Roman" w:hAnsi="Times New Roman"/>
          <w:i/>
          <w:sz w:val="24"/>
          <w:szCs w:val="24"/>
        </w:rPr>
        <w:t>в) выполнить сложение, не обращая внимания на запятую,</w:t>
      </w:r>
    </w:p>
    <w:p w:rsidR="007138DF" w:rsidRPr="00895EC0" w:rsidRDefault="007138DF" w:rsidP="00795785">
      <w:pPr>
        <w:jc w:val="both"/>
        <w:rPr>
          <w:rFonts w:ascii="Times New Roman" w:hAnsi="Times New Roman"/>
          <w:sz w:val="24"/>
          <w:szCs w:val="24"/>
        </w:rPr>
      </w:pPr>
      <w:r w:rsidRPr="00895EC0">
        <w:rPr>
          <w:rFonts w:ascii="Times New Roman" w:hAnsi="Times New Roman"/>
          <w:i/>
          <w:sz w:val="24"/>
          <w:szCs w:val="24"/>
        </w:rPr>
        <w:t>г) поставить в ответе запятую под запятой в данных дробях</w:t>
      </w:r>
      <w:r w:rsidRPr="00895EC0">
        <w:rPr>
          <w:rFonts w:ascii="Times New Roman" w:hAnsi="Times New Roman"/>
          <w:sz w:val="24"/>
          <w:szCs w:val="24"/>
        </w:rPr>
        <w:t>.</w:t>
      </w:r>
    </w:p>
    <w:p w:rsidR="007138DF" w:rsidRPr="00895EC0" w:rsidRDefault="007138DF" w:rsidP="0079578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895EC0">
        <w:rPr>
          <w:rFonts w:ascii="Times New Roman" w:hAnsi="Times New Roman"/>
          <w:sz w:val="24"/>
          <w:szCs w:val="24"/>
        </w:rPr>
        <w:t xml:space="preserve"> Как вычесть десятичные дроби?</w:t>
      </w:r>
    </w:p>
    <w:p w:rsidR="007138DF" w:rsidRPr="00895EC0" w:rsidRDefault="007138DF" w:rsidP="00795785">
      <w:pPr>
        <w:jc w:val="both"/>
        <w:rPr>
          <w:rFonts w:ascii="Times New Roman" w:hAnsi="Times New Roman"/>
          <w:sz w:val="24"/>
          <w:szCs w:val="24"/>
        </w:rPr>
      </w:pPr>
      <w:r w:rsidRPr="00895EC0">
        <w:rPr>
          <w:rFonts w:ascii="Times New Roman" w:hAnsi="Times New Roman"/>
          <w:sz w:val="24"/>
          <w:szCs w:val="24"/>
        </w:rPr>
        <w:t xml:space="preserve">Ответ: </w:t>
      </w:r>
      <w:r w:rsidRPr="00895EC0">
        <w:rPr>
          <w:rFonts w:ascii="Times New Roman" w:hAnsi="Times New Roman"/>
          <w:i/>
          <w:sz w:val="24"/>
          <w:szCs w:val="24"/>
        </w:rPr>
        <w:t>Чтобы вычесть десятичные дроби нужно</w:t>
      </w:r>
      <w:r w:rsidRPr="00895EC0">
        <w:rPr>
          <w:rFonts w:ascii="Times New Roman" w:hAnsi="Times New Roman"/>
          <w:sz w:val="24"/>
          <w:szCs w:val="24"/>
        </w:rPr>
        <w:t>:</w:t>
      </w:r>
    </w:p>
    <w:p w:rsidR="007138DF" w:rsidRPr="00895EC0" w:rsidRDefault="007138DF" w:rsidP="00795785">
      <w:pPr>
        <w:jc w:val="both"/>
        <w:rPr>
          <w:rFonts w:ascii="Times New Roman" w:hAnsi="Times New Roman"/>
          <w:i/>
          <w:sz w:val="24"/>
          <w:szCs w:val="24"/>
        </w:rPr>
      </w:pPr>
      <w:r w:rsidRPr="00895EC0">
        <w:rPr>
          <w:rFonts w:ascii="Times New Roman" w:hAnsi="Times New Roman"/>
          <w:i/>
          <w:sz w:val="24"/>
          <w:szCs w:val="24"/>
        </w:rPr>
        <w:t>а) уровнять в этих дробях количество знаков после запятой,</w:t>
      </w:r>
    </w:p>
    <w:p w:rsidR="007138DF" w:rsidRPr="00895EC0" w:rsidRDefault="007138DF" w:rsidP="00795785">
      <w:pPr>
        <w:jc w:val="both"/>
        <w:rPr>
          <w:rFonts w:ascii="Times New Roman" w:hAnsi="Times New Roman"/>
          <w:i/>
          <w:sz w:val="24"/>
          <w:szCs w:val="24"/>
        </w:rPr>
      </w:pPr>
      <w:r w:rsidRPr="00895EC0">
        <w:rPr>
          <w:rFonts w:ascii="Times New Roman" w:hAnsi="Times New Roman"/>
          <w:i/>
          <w:sz w:val="24"/>
          <w:szCs w:val="24"/>
        </w:rPr>
        <w:t xml:space="preserve"> б) написать их друг под другом так, чтобы запятая была написана под запятой,</w:t>
      </w:r>
    </w:p>
    <w:p w:rsidR="007138DF" w:rsidRPr="00895EC0" w:rsidRDefault="007138DF" w:rsidP="00795785">
      <w:pPr>
        <w:jc w:val="both"/>
        <w:rPr>
          <w:rFonts w:ascii="Times New Roman" w:hAnsi="Times New Roman"/>
          <w:i/>
          <w:sz w:val="24"/>
          <w:szCs w:val="24"/>
        </w:rPr>
      </w:pPr>
      <w:r w:rsidRPr="00895EC0">
        <w:rPr>
          <w:rFonts w:ascii="Times New Roman" w:hAnsi="Times New Roman"/>
          <w:i/>
          <w:sz w:val="24"/>
          <w:szCs w:val="24"/>
        </w:rPr>
        <w:t xml:space="preserve"> в) выполнить вычитание, не обращая внимания на запятую,</w:t>
      </w:r>
    </w:p>
    <w:p w:rsidR="007138DF" w:rsidRPr="00895EC0" w:rsidRDefault="007138DF" w:rsidP="00795785">
      <w:pPr>
        <w:jc w:val="both"/>
        <w:rPr>
          <w:rFonts w:ascii="Times New Roman" w:hAnsi="Times New Roman"/>
          <w:i/>
          <w:sz w:val="24"/>
          <w:szCs w:val="24"/>
        </w:rPr>
      </w:pPr>
      <w:r w:rsidRPr="00895EC0">
        <w:rPr>
          <w:rFonts w:ascii="Times New Roman" w:hAnsi="Times New Roman"/>
          <w:i/>
          <w:sz w:val="24"/>
          <w:szCs w:val="24"/>
        </w:rPr>
        <w:t xml:space="preserve"> г) поставить в ответе запятую под запятой в данных дробях.</w:t>
      </w:r>
    </w:p>
    <w:p w:rsidR="007138DF" w:rsidRPr="00F233C6" w:rsidRDefault="007138DF" w:rsidP="00795785">
      <w:pPr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895EC0">
        <w:rPr>
          <w:rFonts w:ascii="Times New Roman" w:hAnsi="Times New Roman"/>
          <w:sz w:val="24"/>
          <w:szCs w:val="24"/>
        </w:rPr>
        <w:t xml:space="preserve"> Какие ошибки были допущены в примерах: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(можете воспользоваться своими считалочками)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14"/>
        <w:gridCol w:w="1914"/>
        <w:gridCol w:w="1914"/>
        <w:gridCol w:w="1914"/>
        <w:gridCol w:w="1915"/>
      </w:tblGrid>
      <w:tr w:rsidR="007138DF" w:rsidRPr="00E8300D" w:rsidTr="00E8300D">
        <w:tc>
          <w:tcPr>
            <w:tcW w:w="1914" w:type="dxa"/>
          </w:tcPr>
          <w:p w:rsidR="007138DF" w:rsidRPr="00E8300D" w:rsidRDefault="007138DF" w:rsidP="00E83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00D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914" w:type="dxa"/>
          </w:tcPr>
          <w:p w:rsidR="007138DF" w:rsidRPr="00E8300D" w:rsidRDefault="007138DF" w:rsidP="00E83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00D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914" w:type="dxa"/>
          </w:tcPr>
          <w:p w:rsidR="007138DF" w:rsidRPr="00E8300D" w:rsidRDefault="007138DF" w:rsidP="00E83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00D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914" w:type="dxa"/>
          </w:tcPr>
          <w:p w:rsidR="007138DF" w:rsidRPr="00E8300D" w:rsidRDefault="007138DF" w:rsidP="00E83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00D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915" w:type="dxa"/>
          </w:tcPr>
          <w:p w:rsidR="007138DF" w:rsidRPr="00E8300D" w:rsidRDefault="007138DF" w:rsidP="00E83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00D">
              <w:rPr>
                <w:rFonts w:ascii="Times New Roman" w:hAnsi="Times New Roman"/>
                <w:sz w:val="24"/>
                <w:szCs w:val="24"/>
              </w:rPr>
              <w:t>Д</w:t>
            </w:r>
          </w:p>
        </w:tc>
      </w:tr>
      <w:tr w:rsidR="007138DF" w:rsidRPr="00E8300D" w:rsidTr="00E8300D">
        <w:tc>
          <w:tcPr>
            <w:tcW w:w="1914" w:type="dxa"/>
          </w:tcPr>
          <w:p w:rsidR="007138DF" w:rsidRPr="00E8300D" w:rsidRDefault="007138DF" w:rsidP="00E83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00D">
              <w:rPr>
                <w:rFonts w:ascii="Times New Roman" w:hAnsi="Times New Roman"/>
                <w:sz w:val="24"/>
                <w:szCs w:val="24"/>
              </w:rPr>
              <w:t>45,34</w:t>
            </w:r>
          </w:p>
          <w:p w:rsidR="007138DF" w:rsidRPr="00E8300D" w:rsidRDefault="007138DF" w:rsidP="00E83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00D">
              <w:rPr>
                <w:rFonts w:ascii="Times New Roman" w:hAnsi="Times New Roman"/>
                <w:sz w:val="24"/>
                <w:szCs w:val="24"/>
              </w:rPr>
              <w:t>+ 73,5</w:t>
            </w:r>
          </w:p>
        </w:tc>
        <w:tc>
          <w:tcPr>
            <w:tcW w:w="1914" w:type="dxa"/>
          </w:tcPr>
          <w:p w:rsidR="007138DF" w:rsidRPr="00E8300D" w:rsidRDefault="007138DF" w:rsidP="00E83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00D">
              <w:rPr>
                <w:rFonts w:ascii="Times New Roman" w:hAnsi="Times New Roman"/>
                <w:sz w:val="24"/>
                <w:szCs w:val="24"/>
              </w:rPr>
              <w:t>200,3</w:t>
            </w:r>
          </w:p>
          <w:p w:rsidR="007138DF" w:rsidRPr="00E8300D" w:rsidRDefault="007138DF" w:rsidP="00E83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00D">
              <w:rPr>
                <w:rFonts w:ascii="Times New Roman" w:hAnsi="Times New Roman"/>
                <w:sz w:val="24"/>
                <w:szCs w:val="24"/>
              </w:rPr>
              <w:t>+ 5,62</w:t>
            </w:r>
          </w:p>
        </w:tc>
        <w:tc>
          <w:tcPr>
            <w:tcW w:w="1914" w:type="dxa"/>
          </w:tcPr>
          <w:p w:rsidR="007138DF" w:rsidRPr="00E8300D" w:rsidRDefault="007138DF" w:rsidP="00E83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00D">
              <w:rPr>
                <w:rFonts w:ascii="Times New Roman" w:hAnsi="Times New Roman"/>
                <w:sz w:val="24"/>
                <w:szCs w:val="24"/>
              </w:rPr>
              <w:t>450,2</w:t>
            </w:r>
          </w:p>
          <w:p w:rsidR="007138DF" w:rsidRPr="00E8300D" w:rsidRDefault="007138DF" w:rsidP="00E83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00D">
              <w:rPr>
                <w:rFonts w:ascii="Times New Roman" w:hAnsi="Times New Roman"/>
                <w:sz w:val="24"/>
                <w:szCs w:val="24"/>
              </w:rPr>
              <w:t>– 20,01</w:t>
            </w:r>
          </w:p>
        </w:tc>
        <w:tc>
          <w:tcPr>
            <w:tcW w:w="1914" w:type="dxa"/>
          </w:tcPr>
          <w:p w:rsidR="007138DF" w:rsidRPr="00E8300D" w:rsidRDefault="007138DF" w:rsidP="00E83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00D">
              <w:rPr>
                <w:rFonts w:ascii="Times New Roman" w:hAnsi="Times New Roman"/>
                <w:sz w:val="24"/>
                <w:szCs w:val="24"/>
              </w:rPr>
              <w:t>160,45</w:t>
            </w:r>
          </w:p>
          <w:p w:rsidR="007138DF" w:rsidRPr="00E8300D" w:rsidRDefault="007138DF" w:rsidP="00E83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00D">
              <w:rPr>
                <w:rFonts w:ascii="Times New Roman" w:hAnsi="Times New Roman"/>
                <w:sz w:val="24"/>
                <w:szCs w:val="24"/>
              </w:rPr>
              <w:t>– 45,50</w:t>
            </w:r>
          </w:p>
        </w:tc>
        <w:tc>
          <w:tcPr>
            <w:tcW w:w="1915" w:type="dxa"/>
          </w:tcPr>
          <w:p w:rsidR="007138DF" w:rsidRPr="00E8300D" w:rsidRDefault="007138DF" w:rsidP="00E83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00D">
              <w:rPr>
                <w:rFonts w:ascii="Times New Roman" w:hAnsi="Times New Roman"/>
                <w:sz w:val="24"/>
                <w:szCs w:val="24"/>
              </w:rPr>
              <w:t>1 3 8</w:t>
            </w:r>
          </w:p>
          <w:p w:rsidR="007138DF" w:rsidRPr="00E8300D" w:rsidRDefault="007138DF" w:rsidP="00E83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00D">
              <w:rPr>
                <w:rFonts w:ascii="Times New Roman" w:hAnsi="Times New Roman"/>
                <w:sz w:val="24"/>
                <w:szCs w:val="24"/>
              </w:rPr>
              <w:t>- 3,5</w:t>
            </w:r>
          </w:p>
        </w:tc>
      </w:tr>
      <w:tr w:rsidR="007138DF" w:rsidRPr="00E8300D" w:rsidTr="00E8300D">
        <w:tc>
          <w:tcPr>
            <w:tcW w:w="1914" w:type="dxa"/>
          </w:tcPr>
          <w:p w:rsidR="007138DF" w:rsidRPr="00E8300D" w:rsidRDefault="007138DF" w:rsidP="00E83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00D">
              <w:rPr>
                <w:rFonts w:ascii="Times New Roman" w:hAnsi="Times New Roman"/>
                <w:sz w:val="24"/>
                <w:szCs w:val="24"/>
              </w:rPr>
              <w:t>526,9</w:t>
            </w:r>
          </w:p>
        </w:tc>
        <w:tc>
          <w:tcPr>
            <w:tcW w:w="1914" w:type="dxa"/>
          </w:tcPr>
          <w:p w:rsidR="007138DF" w:rsidRPr="00E8300D" w:rsidRDefault="007138DF" w:rsidP="00E83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00D">
              <w:rPr>
                <w:rFonts w:ascii="Times New Roman" w:hAnsi="Times New Roman"/>
                <w:sz w:val="24"/>
                <w:szCs w:val="24"/>
              </w:rPr>
              <w:t>205,65</w:t>
            </w:r>
          </w:p>
        </w:tc>
        <w:tc>
          <w:tcPr>
            <w:tcW w:w="1914" w:type="dxa"/>
          </w:tcPr>
          <w:p w:rsidR="007138DF" w:rsidRPr="00E8300D" w:rsidRDefault="007138DF" w:rsidP="00E83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00D">
              <w:rPr>
                <w:rFonts w:ascii="Times New Roman" w:hAnsi="Times New Roman"/>
                <w:sz w:val="24"/>
                <w:szCs w:val="24"/>
              </w:rPr>
              <w:t>430,21</w:t>
            </w:r>
          </w:p>
        </w:tc>
        <w:tc>
          <w:tcPr>
            <w:tcW w:w="1914" w:type="dxa"/>
          </w:tcPr>
          <w:p w:rsidR="007138DF" w:rsidRPr="00E8300D" w:rsidRDefault="007138DF" w:rsidP="00E83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00D">
              <w:rPr>
                <w:rFonts w:ascii="Times New Roman" w:hAnsi="Times New Roman"/>
                <w:sz w:val="24"/>
                <w:szCs w:val="24"/>
              </w:rPr>
              <w:t>115,95</w:t>
            </w:r>
          </w:p>
        </w:tc>
        <w:tc>
          <w:tcPr>
            <w:tcW w:w="1915" w:type="dxa"/>
          </w:tcPr>
          <w:p w:rsidR="007138DF" w:rsidRPr="00E8300D" w:rsidRDefault="007138DF" w:rsidP="00E83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00D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</w:tbl>
    <w:p w:rsidR="007138DF" w:rsidRPr="00895EC0" w:rsidRDefault="007138DF" w:rsidP="00795785">
      <w:pPr>
        <w:jc w:val="both"/>
        <w:rPr>
          <w:rFonts w:ascii="Times New Roman" w:hAnsi="Times New Roman"/>
          <w:sz w:val="24"/>
          <w:szCs w:val="24"/>
        </w:rPr>
      </w:pPr>
      <w:r w:rsidRPr="00895EC0">
        <w:rPr>
          <w:rFonts w:ascii="Times New Roman" w:hAnsi="Times New Roman"/>
          <w:sz w:val="24"/>
          <w:szCs w:val="24"/>
        </w:rPr>
        <w:t xml:space="preserve">Ответ: </w:t>
      </w:r>
    </w:p>
    <w:p w:rsidR="007138DF" w:rsidRPr="00895EC0" w:rsidRDefault="007138DF" w:rsidP="00795785">
      <w:pPr>
        <w:jc w:val="both"/>
        <w:rPr>
          <w:rFonts w:ascii="Times New Roman" w:hAnsi="Times New Roman"/>
          <w:i/>
          <w:sz w:val="24"/>
          <w:szCs w:val="24"/>
        </w:rPr>
      </w:pPr>
      <w:r w:rsidRPr="00895EC0">
        <w:rPr>
          <w:rFonts w:ascii="Times New Roman" w:hAnsi="Times New Roman"/>
          <w:i/>
          <w:sz w:val="24"/>
          <w:szCs w:val="24"/>
        </w:rPr>
        <w:t>А. Неправильный ответ может получиться, если при сложении не уравняли количество знаков после запятой. Чтобы не ошибиться числа надо записывать так, чтобы запятая оказалась под запятой.</w:t>
      </w:r>
    </w:p>
    <w:p w:rsidR="007138DF" w:rsidRPr="00895EC0" w:rsidRDefault="007138DF" w:rsidP="00795785">
      <w:pPr>
        <w:jc w:val="both"/>
        <w:rPr>
          <w:rFonts w:ascii="Times New Roman" w:hAnsi="Times New Roman"/>
          <w:i/>
          <w:sz w:val="24"/>
          <w:szCs w:val="24"/>
        </w:rPr>
      </w:pPr>
      <w:r w:rsidRPr="00895EC0">
        <w:rPr>
          <w:rFonts w:ascii="Times New Roman" w:hAnsi="Times New Roman"/>
          <w:i/>
          <w:sz w:val="24"/>
          <w:szCs w:val="24"/>
        </w:rPr>
        <w:t>Б. Были отдельно сложены целые и дробные части чисел.</w:t>
      </w:r>
    </w:p>
    <w:p w:rsidR="007138DF" w:rsidRPr="00895EC0" w:rsidRDefault="007138DF" w:rsidP="00795785">
      <w:pPr>
        <w:jc w:val="both"/>
        <w:rPr>
          <w:rFonts w:ascii="Times New Roman" w:hAnsi="Times New Roman"/>
          <w:sz w:val="24"/>
          <w:szCs w:val="24"/>
        </w:rPr>
      </w:pPr>
      <w:r w:rsidRPr="00895EC0">
        <w:rPr>
          <w:rFonts w:ascii="Times New Roman" w:hAnsi="Times New Roman"/>
          <w:i/>
          <w:sz w:val="24"/>
          <w:szCs w:val="24"/>
        </w:rPr>
        <w:t>В. При вычитании не уравняли количество знаков после запят</w:t>
      </w:r>
      <w:r w:rsidRPr="00895EC0">
        <w:rPr>
          <w:rFonts w:ascii="Times New Roman" w:hAnsi="Times New Roman"/>
          <w:sz w:val="24"/>
          <w:szCs w:val="24"/>
        </w:rPr>
        <w:t>ой.</w:t>
      </w:r>
    </w:p>
    <w:p w:rsidR="007138DF" w:rsidRPr="00895EC0" w:rsidRDefault="007138DF" w:rsidP="00795785">
      <w:pPr>
        <w:jc w:val="both"/>
        <w:rPr>
          <w:rFonts w:ascii="Times New Roman" w:hAnsi="Times New Roman"/>
          <w:i/>
          <w:sz w:val="24"/>
          <w:szCs w:val="24"/>
        </w:rPr>
      </w:pPr>
      <w:r w:rsidRPr="00895EC0">
        <w:rPr>
          <w:rFonts w:ascii="Times New Roman" w:hAnsi="Times New Roman"/>
          <w:i/>
          <w:sz w:val="24"/>
          <w:szCs w:val="24"/>
        </w:rPr>
        <w:t>Г. Забыли о том, что был занят разряд десятков.</w:t>
      </w:r>
    </w:p>
    <w:p w:rsidR="007138DF" w:rsidRPr="00895EC0" w:rsidRDefault="007138DF" w:rsidP="00795785">
      <w:pPr>
        <w:jc w:val="both"/>
        <w:rPr>
          <w:rFonts w:ascii="Times New Roman" w:hAnsi="Times New Roman"/>
          <w:i/>
          <w:sz w:val="24"/>
          <w:szCs w:val="24"/>
        </w:rPr>
      </w:pPr>
      <w:r w:rsidRPr="00895EC0">
        <w:rPr>
          <w:rFonts w:ascii="Times New Roman" w:hAnsi="Times New Roman"/>
          <w:i/>
          <w:sz w:val="24"/>
          <w:szCs w:val="24"/>
        </w:rPr>
        <w:t>Д. При вычитании натуральное число не представили в виде десятичной дроби.</w:t>
      </w:r>
    </w:p>
    <w:p w:rsidR="007138DF" w:rsidRPr="00895EC0" w:rsidRDefault="007138DF" w:rsidP="00795785">
      <w:pPr>
        <w:jc w:val="both"/>
        <w:rPr>
          <w:rFonts w:ascii="Times New Roman" w:hAnsi="Times New Roman"/>
          <w:sz w:val="24"/>
          <w:szCs w:val="24"/>
        </w:rPr>
      </w:pPr>
      <w:r w:rsidRPr="00895EC0">
        <w:rPr>
          <w:rFonts w:ascii="Times New Roman" w:hAnsi="Times New Roman"/>
          <w:sz w:val="24"/>
          <w:szCs w:val="24"/>
        </w:rPr>
        <w:t>Задание: в тетради выполнить представленные действия правильно.</w:t>
      </w:r>
    </w:p>
    <w:p w:rsidR="007138DF" w:rsidRPr="00895EC0" w:rsidRDefault="007138DF" w:rsidP="00795785">
      <w:pPr>
        <w:jc w:val="both"/>
        <w:rPr>
          <w:rFonts w:ascii="Times New Roman" w:hAnsi="Times New Roman"/>
          <w:i/>
          <w:sz w:val="24"/>
          <w:szCs w:val="24"/>
        </w:rPr>
      </w:pPr>
      <w:r w:rsidRPr="00895EC0">
        <w:rPr>
          <w:rFonts w:ascii="Times New Roman" w:hAnsi="Times New Roman"/>
          <w:i/>
          <w:sz w:val="24"/>
          <w:szCs w:val="24"/>
        </w:rPr>
        <w:t xml:space="preserve">(Учитель, по мере выполнения задания, выводит на доску таблицы с правильной записью и ответами для проверки). </w:t>
      </w:r>
    </w:p>
    <w:p w:rsidR="007138DF" w:rsidRPr="00895EC0" w:rsidRDefault="007138DF" w:rsidP="00795785">
      <w:pPr>
        <w:jc w:val="both"/>
        <w:rPr>
          <w:rFonts w:ascii="Times New Roman" w:hAnsi="Times New Roman"/>
          <w:sz w:val="24"/>
          <w:szCs w:val="24"/>
        </w:rPr>
      </w:pPr>
      <w:r w:rsidRPr="00895EC0">
        <w:rPr>
          <w:rFonts w:ascii="Times New Roman" w:hAnsi="Times New Roman"/>
          <w:sz w:val="24"/>
          <w:szCs w:val="24"/>
        </w:rPr>
        <w:t xml:space="preserve">4. Устный счёт. </w:t>
      </w:r>
    </w:p>
    <w:p w:rsidR="007138DF" w:rsidRPr="00895EC0" w:rsidRDefault="007138DF" w:rsidP="00795785">
      <w:pPr>
        <w:jc w:val="both"/>
        <w:rPr>
          <w:rFonts w:ascii="Times New Roman" w:hAnsi="Times New Roman"/>
          <w:sz w:val="24"/>
          <w:szCs w:val="24"/>
        </w:rPr>
      </w:pPr>
      <w:r w:rsidRPr="00895EC0">
        <w:rPr>
          <w:rFonts w:ascii="Times New Roman" w:hAnsi="Times New Roman"/>
          <w:sz w:val="24"/>
          <w:szCs w:val="24"/>
        </w:rPr>
        <w:t>Учитель: Сейчас каждому из вас будет выдана карточка с примерами. Необходимо устно выполнить все предложенные действия. Каждый пример, кроме первого, начинается с ответа предыдущего. Если вы сосчитали правильно, то свой ответ найдёте среди чисел на доске.</w:t>
      </w:r>
    </w:p>
    <w:p w:rsidR="007138DF" w:rsidRPr="00895EC0" w:rsidRDefault="007138DF" w:rsidP="00795785">
      <w:pPr>
        <w:jc w:val="both"/>
        <w:rPr>
          <w:rFonts w:ascii="Times New Roman" w:hAnsi="Times New Roman"/>
          <w:i/>
          <w:sz w:val="24"/>
          <w:szCs w:val="24"/>
        </w:rPr>
      </w:pPr>
      <w:r w:rsidRPr="00895EC0">
        <w:rPr>
          <w:rFonts w:ascii="Times New Roman" w:hAnsi="Times New Roman"/>
          <w:i/>
          <w:sz w:val="24"/>
          <w:szCs w:val="24"/>
        </w:rPr>
        <w:t>(На доске выписаны числа</w:t>
      </w:r>
      <w:r>
        <w:rPr>
          <w:rFonts w:ascii="Times New Roman" w:hAnsi="Times New Roman"/>
          <w:i/>
          <w:sz w:val="24"/>
          <w:szCs w:val="24"/>
        </w:rPr>
        <w:t xml:space="preserve"> 0,1; 0,2 ; 0,3; 0,4; 0,5</w:t>
      </w:r>
      <w:r w:rsidRPr="00895EC0">
        <w:rPr>
          <w:rFonts w:ascii="Times New Roman" w:hAnsi="Times New Roman"/>
          <w:i/>
          <w:sz w:val="24"/>
          <w:szCs w:val="24"/>
        </w:rPr>
        <w:t>).</w:t>
      </w:r>
    </w:p>
    <w:p w:rsidR="007138DF" w:rsidRPr="00895EC0" w:rsidRDefault="007138DF" w:rsidP="00795785">
      <w:pPr>
        <w:jc w:val="both"/>
        <w:rPr>
          <w:rFonts w:ascii="Times New Roman" w:hAnsi="Times New Roman"/>
          <w:sz w:val="24"/>
          <w:szCs w:val="24"/>
        </w:rPr>
      </w:pPr>
      <w:r w:rsidRPr="00895EC0">
        <w:rPr>
          <w:rFonts w:ascii="Times New Roman" w:hAnsi="Times New Roman"/>
          <w:sz w:val="24"/>
          <w:szCs w:val="24"/>
        </w:rPr>
        <w:t>Как только будет найден ответ, я прошу вас поднять руку.</w:t>
      </w:r>
    </w:p>
    <w:p w:rsidR="007138DF" w:rsidRPr="00895EC0" w:rsidRDefault="007138DF" w:rsidP="00795785">
      <w:pPr>
        <w:jc w:val="both"/>
        <w:rPr>
          <w:rFonts w:ascii="Times New Roman" w:hAnsi="Times New Roman"/>
          <w:i/>
          <w:sz w:val="24"/>
          <w:szCs w:val="24"/>
        </w:rPr>
      </w:pPr>
      <w:r w:rsidRPr="00895EC0">
        <w:rPr>
          <w:rFonts w:ascii="Times New Roman" w:hAnsi="Times New Roman"/>
          <w:i/>
          <w:sz w:val="24"/>
          <w:szCs w:val="24"/>
        </w:rPr>
        <w:t>(Для быстрой проверки правильности ответа, карточки составлены таким образом, что верный ответ получается вычитанием из первого числа с карточки номера варианта).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14"/>
        <w:gridCol w:w="1914"/>
        <w:gridCol w:w="1914"/>
        <w:gridCol w:w="1914"/>
        <w:gridCol w:w="1915"/>
      </w:tblGrid>
      <w:tr w:rsidR="007138DF" w:rsidRPr="00E8300D" w:rsidTr="00E8300D">
        <w:tc>
          <w:tcPr>
            <w:tcW w:w="1914" w:type="dxa"/>
          </w:tcPr>
          <w:p w:rsidR="007138DF" w:rsidRPr="00E8300D" w:rsidRDefault="007138DF" w:rsidP="00E8300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8300D">
              <w:rPr>
                <w:rFonts w:ascii="Times New Roman" w:hAnsi="Times New Roman"/>
                <w:i/>
                <w:sz w:val="24"/>
                <w:szCs w:val="24"/>
              </w:rPr>
              <w:t>1 вариант</w:t>
            </w:r>
          </w:p>
        </w:tc>
        <w:tc>
          <w:tcPr>
            <w:tcW w:w="1914" w:type="dxa"/>
          </w:tcPr>
          <w:p w:rsidR="007138DF" w:rsidRPr="00E8300D" w:rsidRDefault="007138DF" w:rsidP="00E8300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8300D">
              <w:rPr>
                <w:rFonts w:ascii="Times New Roman" w:hAnsi="Times New Roman"/>
                <w:i/>
                <w:sz w:val="24"/>
                <w:szCs w:val="24"/>
              </w:rPr>
              <w:t>2 вариант</w:t>
            </w:r>
          </w:p>
        </w:tc>
        <w:tc>
          <w:tcPr>
            <w:tcW w:w="1914" w:type="dxa"/>
          </w:tcPr>
          <w:p w:rsidR="007138DF" w:rsidRPr="00E8300D" w:rsidRDefault="007138DF" w:rsidP="00E8300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8300D">
              <w:rPr>
                <w:rFonts w:ascii="Times New Roman" w:hAnsi="Times New Roman"/>
                <w:i/>
                <w:sz w:val="24"/>
                <w:szCs w:val="24"/>
              </w:rPr>
              <w:t>3 вариант</w:t>
            </w:r>
          </w:p>
        </w:tc>
        <w:tc>
          <w:tcPr>
            <w:tcW w:w="1914" w:type="dxa"/>
          </w:tcPr>
          <w:p w:rsidR="007138DF" w:rsidRPr="00E8300D" w:rsidRDefault="007138DF" w:rsidP="00E8300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8300D">
              <w:rPr>
                <w:rFonts w:ascii="Times New Roman" w:hAnsi="Times New Roman"/>
                <w:i/>
                <w:sz w:val="24"/>
                <w:szCs w:val="24"/>
              </w:rPr>
              <w:t>4 вариант</w:t>
            </w:r>
          </w:p>
        </w:tc>
        <w:tc>
          <w:tcPr>
            <w:tcW w:w="1915" w:type="dxa"/>
          </w:tcPr>
          <w:p w:rsidR="007138DF" w:rsidRPr="00E8300D" w:rsidRDefault="007138DF" w:rsidP="00E8300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8300D">
              <w:rPr>
                <w:rFonts w:ascii="Times New Roman" w:hAnsi="Times New Roman"/>
                <w:i/>
                <w:sz w:val="24"/>
                <w:szCs w:val="24"/>
              </w:rPr>
              <w:t>5 вариант</w:t>
            </w:r>
          </w:p>
        </w:tc>
      </w:tr>
      <w:tr w:rsidR="007138DF" w:rsidRPr="00E8300D" w:rsidTr="00E8300D">
        <w:tc>
          <w:tcPr>
            <w:tcW w:w="1914" w:type="dxa"/>
          </w:tcPr>
          <w:p w:rsidR="007138DF" w:rsidRPr="00E8300D" w:rsidRDefault="007138DF" w:rsidP="00E83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00D">
              <w:rPr>
                <w:rFonts w:ascii="Times New Roman" w:hAnsi="Times New Roman"/>
                <w:sz w:val="24"/>
                <w:szCs w:val="24"/>
              </w:rPr>
              <w:t>1,1+8,9=____</w:t>
            </w:r>
          </w:p>
          <w:p w:rsidR="007138DF" w:rsidRPr="00E8300D" w:rsidRDefault="007138DF" w:rsidP="00E83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00D">
              <w:rPr>
                <w:rFonts w:ascii="Times New Roman" w:hAnsi="Times New Roman"/>
                <w:sz w:val="24"/>
                <w:szCs w:val="24"/>
              </w:rPr>
              <w:t>___-4,4=____</w:t>
            </w:r>
          </w:p>
          <w:p w:rsidR="007138DF" w:rsidRPr="00E8300D" w:rsidRDefault="007138DF" w:rsidP="00E83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00D">
              <w:rPr>
                <w:rFonts w:ascii="Times New Roman" w:hAnsi="Times New Roman"/>
                <w:sz w:val="24"/>
                <w:szCs w:val="24"/>
              </w:rPr>
              <w:t>___-5,4=____</w:t>
            </w:r>
          </w:p>
          <w:p w:rsidR="007138DF" w:rsidRPr="00E8300D" w:rsidRDefault="007138DF" w:rsidP="00E83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00D">
              <w:rPr>
                <w:rFonts w:ascii="Times New Roman" w:hAnsi="Times New Roman"/>
                <w:sz w:val="24"/>
                <w:szCs w:val="24"/>
              </w:rPr>
              <w:t>___+0,15=___</w:t>
            </w:r>
          </w:p>
          <w:p w:rsidR="007138DF" w:rsidRPr="00E8300D" w:rsidRDefault="007138DF" w:rsidP="00E83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00D">
              <w:rPr>
                <w:rFonts w:ascii="Times New Roman" w:hAnsi="Times New Roman"/>
                <w:sz w:val="24"/>
                <w:szCs w:val="24"/>
              </w:rPr>
              <w:t>___-0,25=___</w:t>
            </w:r>
          </w:p>
          <w:p w:rsidR="007138DF" w:rsidRPr="00E8300D" w:rsidRDefault="007138DF" w:rsidP="00E83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7138DF" w:rsidRPr="00E8300D" w:rsidRDefault="007138DF" w:rsidP="00E83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00D">
              <w:rPr>
                <w:rFonts w:ascii="Times New Roman" w:hAnsi="Times New Roman"/>
                <w:sz w:val="24"/>
                <w:szCs w:val="24"/>
              </w:rPr>
              <w:t>2,2+1,8=____</w:t>
            </w:r>
          </w:p>
          <w:p w:rsidR="007138DF" w:rsidRPr="00E8300D" w:rsidRDefault="007138DF" w:rsidP="00E83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00D">
              <w:rPr>
                <w:rFonts w:ascii="Times New Roman" w:hAnsi="Times New Roman"/>
                <w:sz w:val="24"/>
                <w:szCs w:val="24"/>
              </w:rPr>
              <w:t>___+2,3=____</w:t>
            </w:r>
          </w:p>
          <w:p w:rsidR="007138DF" w:rsidRPr="00E8300D" w:rsidRDefault="007138DF" w:rsidP="00E83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00D">
              <w:rPr>
                <w:rFonts w:ascii="Times New Roman" w:hAnsi="Times New Roman"/>
                <w:sz w:val="24"/>
                <w:szCs w:val="24"/>
              </w:rPr>
              <w:t>___-6,06=___</w:t>
            </w:r>
          </w:p>
          <w:p w:rsidR="007138DF" w:rsidRPr="00E8300D" w:rsidRDefault="007138DF" w:rsidP="00E83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00D">
              <w:rPr>
                <w:rFonts w:ascii="Times New Roman" w:hAnsi="Times New Roman"/>
                <w:sz w:val="24"/>
                <w:szCs w:val="24"/>
              </w:rPr>
              <w:t>___-0,19=___</w:t>
            </w:r>
          </w:p>
          <w:p w:rsidR="007138DF" w:rsidRPr="00E8300D" w:rsidRDefault="007138DF" w:rsidP="00E83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00D">
              <w:rPr>
                <w:rFonts w:ascii="Times New Roman" w:hAnsi="Times New Roman"/>
                <w:sz w:val="24"/>
                <w:szCs w:val="24"/>
              </w:rPr>
              <w:t>___+0,15=___</w:t>
            </w:r>
          </w:p>
          <w:p w:rsidR="007138DF" w:rsidRPr="00E8300D" w:rsidRDefault="007138DF" w:rsidP="00E83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7138DF" w:rsidRPr="00E8300D" w:rsidRDefault="007138DF" w:rsidP="00E83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00D">
              <w:rPr>
                <w:rFonts w:ascii="Times New Roman" w:hAnsi="Times New Roman"/>
                <w:sz w:val="24"/>
                <w:szCs w:val="24"/>
              </w:rPr>
              <w:t>3,3+2,7=____</w:t>
            </w:r>
          </w:p>
          <w:p w:rsidR="007138DF" w:rsidRPr="00E8300D" w:rsidRDefault="007138DF" w:rsidP="00E83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00D">
              <w:rPr>
                <w:rFonts w:ascii="Times New Roman" w:hAnsi="Times New Roman"/>
                <w:sz w:val="24"/>
                <w:szCs w:val="24"/>
              </w:rPr>
              <w:t>___-1,2=____</w:t>
            </w:r>
          </w:p>
          <w:p w:rsidR="007138DF" w:rsidRPr="00E8300D" w:rsidRDefault="007138DF" w:rsidP="00E83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00D">
              <w:rPr>
                <w:rFonts w:ascii="Times New Roman" w:hAnsi="Times New Roman"/>
                <w:sz w:val="24"/>
                <w:szCs w:val="24"/>
              </w:rPr>
              <w:t>___-4,4=____</w:t>
            </w:r>
          </w:p>
          <w:p w:rsidR="007138DF" w:rsidRPr="00E8300D" w:rsidRDefault="007138DF" w:rsidP="00E83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00D">
              <w:rPr>
                <w:rFonts w:ascii="Times New Roman" w:hAnsi="Times New Roman"/>
                <w:sz w:val="24"/>
                <w:szCs w:val="24"/>
              </w:rPr>
              <w:t>___+0,05=___</w:t>
            </w:r>
          </w:p>
          <w:p w:rsidR="007138DF" w:rsidRPr="00E8300D" w:rsidRDefault="007138DF" w:rsidP="00E83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00D">
              <w:rPr>
                <w:rFonts w:ascii="Times New Roman" w:hAnsi="Times New Roman"/>
                <w:sz w:val="24"/>
                <w:szCs w:val="24"/>
              </w:rPr>
              <w:t>___-0,15=___</w:t>
            </w:r>
          </w:p>
          <w:p w:rsidR="007138DF" w:rsidRPr="00E8300D" w:rsidRDefault="007138DF" w:rsidP="00E83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7138DF" w:rsidRPr="00E8300D" w:rsidRDefault="007138DF" w:rsidP="00E83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00D">
              <w:rPr>
                <w:rFonts w:ascii="Times New Roman" w:hAnsi="Times New Roman"/>
                <w:sz w:val="24"/>
                <w:szCs w:val="24"/>
              </w:rPr>
              <w:t>4,4+4,6=____</w:t>
            </w:r>
          </w:p>
          <w:p w:rsidR="007138DF" w:rsidRPr="00E8300D" w:rsidRDefault="007138DF" w:rsidP="00E83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00D">
              <w:rPr>
                <w:rFonts w:ascii="Times New Roman" w:hAnsi="Times New Roman"/>
                <w:sz w:val="24"/>
                <w:szCs w:val="24"/>
              </w:rPr>
              <w:t>___-6,4=____</w:t>
            </w:r>
          </w:p>
          <w:p w:rsidR="007138DF" w:rsidRPr="00E8300D" w:rsidRDefault="007138DF" w:rsidP="00E83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00D">
              <w:rPr>
                <w:rFonts w:ascii="Times New Roman" w:hAnsi="Times New Roman"/>
                <w:sz w:val="24"/>
                <w:szCs w:val="24"/>
              </w:rPr>
              <w:t>___-2 =____</w:t>
            </w:r>
          </w:p>
          <w:p w:rsidR="007138DF" w:rsidRPr="00E8300D" w:rsidRDefault="007138DF" w:rsidP="00E83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00D">
              <w:rPr>
                <w:rFonts w:ascii="Times New Roman" w:hAnsi="Times New Roman"/>
                <w:sz w:val="24"/>
                <w:szCs w:val="24"/>
              </w:rPr>
              <w:t>___+0,05=___</w:t>
            </w:r>
          </w:p>
          <w:p w:rsidR="007138DF" w:rsidRPr="00E8300D" w:rsidRDefault="007138DF" w:rsidP="00E83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00D">
              <w:rPr>
                <w:rFonts w:ascii="Times New Roman" w:hAnsi="Times New Roman"/>
                <w:sz w:val="24"/>
                <w:szCs w:val="24"/>
              </w:rPr>
              <w:t>___-0,25=___</w:t>
            </w:r>
          </w:p>
          <w:p w:rsidR="007138DF" w:rsidRPr="00E8300D" w:rsidRDefault="007138DF" w:rsidP="00E83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7138DF" w:rsidRPr="00E8300D" w:rsidRDefault="007138DF" w:rsidP="00E83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00D">
              <w:rPr>
                <w:rFonts w:ascii="Times New Roman" w:hAnsi="Times New Roman"/>
                <w:sz w:val="24"/>
                <w:szCs w:val="24"/>
              </w:rPr>
              <w:t>5,5+1,5=____</w:t>
            </w:r>
          </w:p>
          <w:p w:rsidR="007138DF" w:rsidRPr="00E8300D" w:rsidRDefault="007138DF" w:rsidP="00E83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00D">
              <w:rPr>
                <w:rFonts w:ascii="Times New Roman" w:hAnsi="Times New Roman"/>
                <w:sz w:val="24"/>
                <w:szCs w:val="24"/>
              </w:rPr>
              <w:t>___+0,34=____</w:t>
            </w:r>
          </w:p>
          <w:p w:rsidR="007138DF" w:rsidRPr="00E8300D" w:rsidRDefault="007138DF" w:rsidP="00E83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00D">
              <w:rPr>
                <w:rFonts w:ascii="Times New Roman" w:hAnsi="Times New Roman"/>
                <w:sz w:val="24"/>
                <w:szCs w:val="24"/>
              </w:rPr>
              <w:t>___-7,04=____</w:t>
            </w:r>
          </w:p>
          <w:p w:rsidR="007138DF" w:rsidRPr="00E8300D" w:rsidRDefault="007138DF" w:rsidP="00E83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00D">
              <w:rPr>
                <w:rFonts w:ascii="Times New Roman" w:hAnsi="Times New Roman"/>
                <w:sz w:val="24"/>
                <w:szCs w:val="24"/>
              </w:rPr>
              <w:t>___-0,05=___</w:t>
            </w:r>
          </w:p>
          <w:p w:rsidR="007138DF" w:rsidRPr="00E8300D" w:rsidRDefault="007138DF" w:rsidP="00E83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00D">
              <w:rPr>
                <w:rFonts w:ascii="Times New Roman" w:hAnsi="Times New Roman"/>
                <w:sz w:val="24"/>
                <w:szCs w:val="24"/>
              </w:rPr>
              <w:t>___+0,25=___</w:t>
            </w:r>
          </w:p>
          <w:p w:rsidR="007138DF" w:rsidRPr="00E8300D" w:rsidRDefault="007138DF" w:rsidP="00E83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38DF" w:rsidRPr="00E8300D" w:rsidTr="00E8300D">
        <w:tc>
          <w:tcPr>
            <w:tcW w:w="1914" w:type="dxa"/>
          </w:tcPr>
          <w:p w:rsidR="007138DF" w:rsidRPr="00E8300D" w:rsidRDefault="007138DF" w:rsidP="00E8300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8300D">
              <w:rPr>
                <w:rFonts w:ascii="Times New Roman" w:hAnsi="Times New Roman"/>
                <w:i/>
                <w:sz w:val="24"/>
                <w:szCs w:val="24"/>
              </w:rPr>
              <w:t>6 вариант</w:t>
            </w:r>
          </w:p>
        </w:tc>
        <w:tc>
          <w:tcPr>
            <w:tcW w:w="1914" w:type="dxa"/>
          </w:tcPr>
          <w:p w:rsidR="007138DF" w:rsidRPr="00E8300D" w:rsidRDefault="007138DF" w:rsidP="00E8300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8300D">
              <w:rPr>
                <w:rFonts w:ascii="Times New Roman" w:hAnsi="Times New Roman"/>
                <w:i/>
                <w:sz w:val="24"/>
                <w:szCs w:val="24"/>
              </w:rPr>
              <w:t>7 вариант</w:t>
            </w:r>
          </w:p>
        </w:tc>
        <w:tc>
          <w:tcPr>
            <w:tcW w:w="1914" w:type="dxa"/>
          </w:tcPr>
          <w:p w:rsidR="007138DF" w:rsidRPr="00E8300D" w:rsidRDefault="007138DF" w:rsidP="00E8300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8300D">
              <w:rPr>
                <w:rFonts w:ascii="Times New Roman" w:hAnsi="Times New Roman"/>
                <w:i/>
                <w:sz w:val="24"/>
                <w:szCs w:val="24"/>
              </w:rPr>
              <w:t>8 вариант</w:t>
            </w:r>
          </w:p>
        </w:tc>
        <w:tc>
          <w:tcPr>
            <w:tcW w:w="1914" w:type="dxa"/>
          </w:tcPr>
          <w:p w:rsidR="007138DF" w:rsidRPr="00E8300D" w:rsidRDefault="007138DF" w:rsidP="00E8300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8300D">
              <w:rPr>
                <w:rFonts w:ascii="Times New Roman" w:hAnsi="Times New Roman"/>
                <w:i/>
                <w:sz w:val="24"/>
                <w:szCs w:val="24"/>
              </w:rPr>
              <w:t>9 вариант</w:t>
            </w:r>
          </w:p>
        </w:tc>
        <w:tc>
          <w:tcPr>
            <w:tcW w:w="1915" w:type="dxa"/>
          </w:tcPr>
          <w:p w:rsidR="007138DF" w:rsidRPr="00E8300D" w:rsidRDefault="007138DF" w:rsidP="00E8300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8300D">
              <w:rPr>
                <w:rFonts w:ascii="Times New Roman" w:hAnsi="Times New Roman"/>
                <w:i/>
                <w:sz w:val="24"/>
                <w:szCs w:val="24"/>
              </w:rPr>
              <w:t>10 вариант</w:t>
            </w:r>
          </w:p>
        </w:tc>
      </w:tr>
      <w:tr w:rsidR="007138DF" w:rsidRPr="00E8300D" w:rsidTr="00E8300D">
        <w:tc>
          <w:tcPr>
            <w:tcW w:w="1914" w:type="dxa"/>
          </w:tcPr>
          <w:p w:rsidR="007138DF" w:rsidRPr="00E8300D" w:rsidRDefault="007138DF" w:rsidP="00E83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00D">
              <w:rPr>
                <w:rFonts w:ascii="Times New Roman" w:hAnsi="Times New Roman"/>
                <w:sz w:val="24"/>
                <w:szCs w:val="24"/>
              </w:rPr>
              <w:t>6,1+3,9=____</w:t>
            </w:r>
          </w:p>
          <w:p w:rsidR="007138DF" w:rsidRPr="00E8300D" w:rsidRDefault="007138DF" w:rsidP="00E83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00D">
              <w:rPr>
                <w:rFonts w:ascii="Times New Roman" w:hAnsi="Times New Roman"/>
                <w:sz w:val="24"/>
                <w:szCs w:val="24"/>
              </w:rPr>
              <w:t>___-3,6=____</w:t>
            </w:r>
          </w:p>
          <w:p w:rsidR="007138DF" w:rsidRPr="00E8300D" w:rsidRDefault="007138DF" w:rsidP="00E83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00D">
              <w:rPr>
                <w:rFonts w:ascii="Times New Roman" w:hAnsi="Times New Roman"/>
                <w:sz w:val="24"/>
                <w:szCs w:val="24"/>
              </w:rPr>
              <w:t>___-6,2=____</w:t>
            </w:r>
          </w:p>
          <w:p w:rsidR="007138DF" w:rsidRPr="00E8300D" w:rsidRDefault="007138DF" w:rsidP="00E83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00D">
              <w:rPr>
                <w:rFonts w:ascii="Times New Roman" w:hAnsi="Times New Roman"/>
                <w:sz w:val="24"/>
                <w:szCs w:val="24"/>
              </w:rPr>
              <w:t>___+0,31=___</w:t>
            </w:r>
          </w:p>
          <w:p w:rsidR="007138DF" w:rsidRPr="00E8300D" w:rsidRDefault="007138DF" w:rsidP="00E83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00D">
              <w:rPr>
                <w:rFonts w:ascii="Times New Roman" w:hAnsi="Times New Roman"/>
                <w:sz w:val="24"/>
                <w:szCs w:val="24"/>
              </w:rPr>
              <w:t>___-0,41=___</w:t>
            </w:r>
          </w:p>
          <w:p w:rsidR="007138DF" w:rsidRPr="00E8300D" w:rsidRDefault="007138DF" w:rsidP="00E83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7138DF" w:rsidRPr="00E8300D" w:rsidRDefault="007138DF" w:rsidP="00E83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00D">
              <w:rPr>
                <w:rFonts w:ascii="Times New Roman" w:hAnsi="Times New Roman"/>
                <w:sz w:val="24"/>
                <w:szCs w:val="24"/>
              </w:rPr>
              <w:t>7,2+3,8=____</w:t>
            </w:r>
          </w:p>
          <w:p w:rsidR="007138DF" w:rsidRPr="00E8300D" w:rsidRDefault="007138DF" w:rsidP="00E83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00D">
              <w:rPr>
                <w:rFonts w:ascii="Times New Roman" w:hAnsi="Times New Roman"/>
                <w:sz w:val="24"/>
                <w:szCs w:val="24"/>
              </w:rPr>
              <w:t>___-6,3=____</w:t>
            </w:r>
          </w:p>
          <w:p w:rsidR="007138DF" w:rsidRPr="00E8300D" w:rsidRDefault="007138DF" w:rsidP="00E83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00D">
              <w:rPr>
                <w:rFonts w:ascii="Times New Roman" w:hAnsi="Times New Roman"/>
                <w:sz w:val="24"/>
                <w:szCs w:val="24"/>
              </w:rPr>
              <w:t>___-4,2=____</w:t>
            </w:r>
          </w:p>
          <w:p w:rsidR="007138DF" w:rsidRPr="00E8300D" w:rsidRDefault="007138DF" w:rsidP="00E83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00D">
              <w:rPr>
                <w:rFonts w:ascii="Times New Roman" w:hAnsi="Times New Roman"/>
                <w:sz w:val="24"/>
                <w:szCs w:val="24"/>
              </w:rPr>
              <w:t>___+0,05=___</w:t>
            </w:r>
          </w:p>
          <w:p w:rsidR="007138DF" w:rsidRPr="00E8300D" w:rsidRDefault="007138DF" w:rsidP="00E83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00D">
              <w:rPr>
                <w:rFonts w:ascii="Times New Roman" w:hAnsi="Times New Roman"/>
                <w:sz w:val="24"/>
                <w:szCs w:val="24"/>
              </w:rPr>
              <w:t>___-0,35=___</w:t>
            </w:r>
          </w:p>
          <w:p w:rsidR="007138DF" w:rsidRPr="00E8300D" w:rsidRDefault="007138DF" w:rsidP="00E83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7138DF" w:rsidRPr="00E8300D" w:rsidRDefault="007138DF" w:rsidP="00E83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00D">
              <w:rPr>
                <w:rFonts w:ascii="Times New Roman" w:hAnsi="Times New Roman"/>
                <w:sz w:val="24"/>
                <w:szCs w:val="24"/>
              </w:rPr>
              <w:t>8,3-7,1=____</w:t>
            </w:r>
          </w:p>
          <w:p w:rsidR="007138DF" w:rsidRPr="00E8300D" w:rsidRDefault="007138DF" w:rsidP="00E83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00D">
              <w:rPr>
                <w:rFonts w:ascii="Times New Roman" w:hAnsi="Times New Roman"/>
                <w:sz w:val="24"/>
                <w:szCs w:val="24"/>
              </w:rPr>
              <w:t>___+3,8=____</w:t>
            </w:r>
          </w:p>
          <w:p w:rsidR="007138DF" w:rsidRPr="00E8300D" w:rsidRDefault="007138DF" w:rsidP="00E83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00D">
              <w:rPr>
                <w:rFonts w:ascii="Times New Roman" w:hAnsi="Times New Roman"/>
                <w:sz w:val="24"/>
                <w:szCs w:val="24"/>
              </w:rPr>
              <w:t>___-4,4=____</w:t>
            </w:r>
          </w:p>
          <w:p w:rsidR="007138DF" w:rsidRPr="00E8300D" w:rsidRDefault="007138DF" w:rsidP="00E83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00D">
              <w:rPr>
                <w:rFonts w:ascii="Times New Roman" w:hAnsi="Times New Roman"/>
                <w:sz w:val="24"/>
                <w:szCs w:val="24"/>
              </w:rPr>
              <w:t>___-,45=___</w:t>
            </w:r>
          </w:p>
          <w:p w:rsidR="007138DF" w:rsidRPr="00E8300D" w:rsidRDefault="007138DF" w:rsidP="00E83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00D">
              <w:rPr>
                <w:rFonts w:ascii="Times New Roman" w:hAnsi="Times New Roman"/>
                <w:sz w:val="24"/>
                <w:szCs w:val="24"/>
              </w:rPr>
              <w:t>___+0,15=___</w:t>
            </w:r>
          </w:p>
          <w:p w:rsidR="007138DF" w:rsidRPr="00E8300D" w:rsidRDefault="007138DF" w:rsidP="00E83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7138DF" w:rsidRPr="00E8300D" w:rsidRDefault="007138DF" w:rsidP="00E83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00D">
              <w:rPr>
                <w:rFonts w:ascii="Times New Roman" w:hAnsi="Times New Roman"/>
                <w:sz w:val="24"/>
                <w:szCs w:val="24"/>
              </w:rPr>
              <w:t>9,4+0,6=____</w:t>
            </w:r>
          </w:p>
          <w:p w:rsidR="007138DF" w:rsidRPr="00E8300D" w:rsidRDefault="007138DF" w:rsidP="00E83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00D">
              <w:rPr>
                <w:rFonts w:ascii="Times New Roman" w:hAnsi="Times New Roman"/>
                <w:sz w:val="24"/>
                <w:szCs w:val="24"/>
              </w:rPr>
              <w:t>___-7,2=____</w:t>
            </w:r>
          </w:p>
          <w:p w:rsidR="007138DF" w:rsidRPr="00E8300D" w:rsidRDefault="007138DF" w:rsidP="00E83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00D">
              <w:rPr>
                <w:rFonts w:ascii="Times New Roman" w:hAnsi="Times New Roman"/>
                <w:sz w:val="24"/>
                <w:szCs w:val="24"/>
              </w:rPr>
              <w:t>___+1,4=____</w:t>
            </w:r>
          </w:p>
          <w:p w:rsidR="007138DF" w:rsidRPr="00E8300D" w:rsidRDefault="007138DF" w:rsidP="00E83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00D">
              <w:rPr>
                <w:rFonts w:ascii="Times New Roman" w:hAnsi="Times New Roman"/>
                <w:sz w:val="24"/>
                <w:szCs w:val="24"/>
              </w:rPr>
              <w:t>___-4,16=___</w:t>
            </w:r>
          </w:p>
          <w:p w:rsidR="007138DF" w:rsidRPr="00E8300D" w:rsidRDefault="007138DF" w:rsidP="00E83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00D">
              <w:rPr>
                <w:rFonts w:ascii="Times New Roman" w:hAnsi="Times New Roman"/>
                <w:sz w:val="24"/>
                <w:szCs w:val="24"/>
              </w:rPr>
              <w:t>___+0,36=___</w:t>
            </w:r>
          </w:p>
          <w:p w:rsidR="007138DF" w:rsidRPr="00E8300D" w:rsidRDefault="007138DF" w:rsidP="00E83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7138DF" w:rsidRPr="00E8300D" w:rsidRDefault="007138DF" w:rsidP="00E83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00D">
              <w:rPr>
                <w:rFonts w:ascii="Times New Roman" w:hAnsi="Times New Roman"/>
                <w:sz w:val="24"/>
                <w:szCs w:val="24"/>
              </w:rPr>
              <w:t>10,5-8,3=____</w:t>
            </w:r>
          </w:p>
          <w:p w:rsidR="007138DF" w:rsidRPr="00E8300D" w:rsidRDefault="007138DF" w:rsidP="00E83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00D">
              <w:rPr>
                <w:rFonts w:ascii="Times New Roman" w:hAnsi="Times New Roman"/>
                <w:sz w:val="24"/>
                <w:szCs w:val="24"/>
              </w:rPr>
              <w:t>___+4,8=____</w:t>
            </w:r>
          </w:p>
          <w:p w:rsidR="007138DF" w:rsidRPr="00E8300D" w:rsidRDefault="007138DF" w:rsidP="00E83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00D">
              <w:rPr>
                <w:rFonts w:ascii="Times New Roman" w:hAnsi="Times New Roman"/>
                <w:sz w:val="24"/>
                <w:szCs w:val="24"/>
              </w:rPr>
              <w:t>___-3,8=____</w:t>
            </w:r>
          </w:p>
          <w:p w:rsidR="007138DF" w:rsidRPr="00E8300D" w:rsidRDefault="007138DF" w:rsidP="00E83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00D">
              <w:rPr>
                <w:rFonts w:ascii="Times New Roman" w:hAnsi="Times New Roman"/>
                <w:sz w:val="24"/>
                <w:szCs w:val="24"/>
              </w:rPr>
              <w:t>___-3,15=___</w:t>
            </w:r>
          </w:p>
          <w:p w:rsidR="007138DF" w:rsidRPr="00E8300D" w:rsidRDefault="007138DF" w:rsidP="00E83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00D">
              <w:rPr>
                <w:rFonts w:ascii="Times New Roman" w:hAnsi="Times New Roman"/>
                <w:sz w:val="24"/>
                <w:szCs w:val="24"/>
              </w:rPr>
              <w:t>___+0,45=___</w:t>
            </w:r>
          </w:p>
          <w:p w:rsidR="007138DF" w:rsidRPr="00E8300D" w:rsidRDefault="007138DF" w:rsidP="00E83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138DF" w:rsidRPr="00895EC0" w:rsidRDefault="007138DF" w:rsidP="00846DAD">
      <w:pPr>
        <w:jc w:val="center"/>
        <w:rPr>
          <w:rFonts w:ascii="Times New Roman" w:hAnsi="Times New Roman"/>
          <w:i/>
          <w:sz w:val="24"/>
          <w:szCs w:val="24"/>
        </w:rPr>
      </w:pPr>
      <w:r w:rsidRPr="00895EC0">
        <w:rPr>
          <w:rFonts w:ascii="Times New Roman" w:hAnsi="Times New Roman"/>
          <w:i/>
          <w:sz w:val="24"/>
          <w:szCs w:val="24"/>
        </w:rPr>
        <w:t>Один из вариантов можно решить совместно.</w:t>
      </w:r>
    </w:p>
    <w:p w:rsidR="007138DF" w:rsidRPr="00895EC0" w:rsidRDefault="007138DF" w:rsidP="00846DAD">
      <w:pPr>
        <w:jc w:val="both"/>
        <w:rPr>
          <w:rFonts w:ascii="Times New Roman" w:hAnsi="Times New Roman"/>
          <w:sz w:val="24"/>
          <w:szCs w:val="24"/>
        </w:rPr>
      </w:pPr>
      <w:r w:rsidRPr="00895EC0">
        <w:rPr>
          <w:rFonts w:ascii="Times New Roman" w:hAnsi="Times New Roman"/>
          <w:sz w:val="24"/>
          <w:szCs w:val="24"/>
        </w:rPr>
        <w:t>Ответы:</w:t>
      </w:r>
    </w:p>
    <w:tbl>
      <w:tblPr>
        <w:tblW w:w="96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14"/>
        <w:gridCol w:w="1913"/>
        <w:gridCol w:w="1913"/>
        <w:gridCol w:w="1913"/>
        <w:gridCol w:w="2002"/>
      </w:tblGrid>
      <w:tr w:rsidR="007138DF" w:rsidRPr="00E8300D" w:rsidTr="00E8300D">
        <w:tc>
          <w:tcPr>
            <w:tcW w:w="1914" w:type="dxa"/>
          </w:tcPr>
          <w:p w:rsidR="007138DF" w:rsidRPr="00E8300D" w:rsidRDefault="007138DF" w:rsidP="00E8300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8300D">
              <w:rPr>
                <w:rFonts w:ascii="Times New Roman" w:hAnsi="Times New Roman"/>
                <w:i/>
                <w:sz w:val="24"/>
                <w:szCs w:val="24"/>
              </w:rPr>
              <w:t>1 вариант</w:t>
            </w:r>
          </w:p>
        </w:tc>
        <w:tc>
          <w:tcPr>
            <w:tcW w:w="1913" w:type="dxa"/>
          </w:tcPr>
          <w:p w:rsidR="007138DF" w:rsidRPr="00E8300D" w:rsidRDefault="007138DF" w:rsidP="00E8300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8300D">
              <w:rPr>
                <w:rFonts w:ascii="Times New Roman" w:hAnsi="Times New Roman"/>
                <w:i/>
                <w:sz w:val="24"/>
                <w:szCs w:val="24"/>
              </w:rPr>
              <w:t>2 вариант</w:t>
            </w:r>
          </w:p>
        </w:tc>
        <w:tc>
          <w:tcPr>
            <w:tcW w:w="1913" w:type="dxa"/>
          </w:tcPr>
          <w:p w:rsidR="007138DF" w:rsidRPr="00E8300D" w:rsidRDefault="007138DF" w:rsidP="00E8300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8300D">
              <w:rPr>
                <w:rFonts w:ascii="Times New Roman" w:hAnsi="Times New Roman"/>
                <w:i/>
                <w:sz w:val="24"/>
                <w:szCs w:val="24"/>
              </w:rPr>
              <w:t>3 вариант</w:t>
            </w:r>
          </w:p>
        </w:tc>
        <w:tc>
          <w:tcPr>
            <w:tcW w:w="1913" w:type="dxa"/>
          </w:tcPr>
          <w:p w:rsidR="007138DF" w:rsidRPr="00E8300D" w:rsidRDefault="007138DF" w:rsidP="00E8300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8300D">
              <w:rPr>
                <w:rFonts w:ascii="Times New Roman" w:hAnsi="Times New Roman"/>
                <w:i/>
                <w:sz w:val="24"/>
                <w:szCs w:val="24"/>
              </w:rPr>
              <w:t>4 вариант</w:t>
            </w:r>
          </w:p>
        </w:tc>
        <w:tc>
          <w:tcPr>
            <w:tcW w:w="2002" w:type="dxa"/>
          </w:tcPr>
          <w:p w:rsidR="007138DF" w:rsidRPr="00E8300D" w:rsidRDefault="007138DF" w:rsidP="00E8300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8300D">
              <w:rPr>
                <w:rFonts w:ascii="Times New Roman" w:hAnsi="Times New Roman"/>
                <w:i/>
                <w:sz w:val="24"/>
                <w:szCs w:val="24"/>
              </w:rPr>
              <w:t>5 вариант</w:t>
            </w:r>
          </w:p>
        </w:tc>
      </w:tr>
      <w:tr w:rsidR="007138DF" w:rsidRPr="00E8300D" w:rsidTr="00E8300D">
        <w:tc>
          <w:tcPr>
            <w:tcW w:w="1914" w:type="dxa"/>
          </w:tcPr>
          <w:p w:rsidR="007138DF" w:rsidRPr="00E8300D" w:rsidRDefault="007138DF" w:rsidP="00E83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00D">
              <w:rPr>
                <w:rFonts w:ascii="Times New Roman" w:hAnsi="Times New Roman"/>
                <w:sz w:val="24"/>
                <w:szCs w:val="24"/>
              </w:rPr>
              <w:t>1,1+8,9= 10</w:t>
            </w:r>
          </w:p>
          <w:p w:rsidR="007138DF" w:rsidRPr="00E8300D" w:rsidRDefault="007138DF" w:rsidP="00E83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00D">
              <w:rPr>
                <w:rFonts w:ascii="Times New Roman" w:hAnsi="Times New Roman"/>
                <w:sz w:val="24"/>
                <w:szCs w:val="24"/>
              </w:rPr>
              <w:t>10-4,4= 5,6</w:t>
            </w:r>
          </w:p>
          <w:p w:rsidR="007138DF" w:rsidRPr="00E8300D" w:rsidRDefault="007138DF" w:rsidP="00E83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00D">
              <w:rPr>
                <w:rFonts w:ascii="Times New Roman" w:hAnsi="Times New Roman"/>
                <w:sz w:val="24"/>
                <w:szCs w:val="24"/>
              </w:rPr>
              <w:t>5,6-5,4= 0,2</w:t>
            </w:r>
          </w:p>
          <w:p w:rsidR="007138DF" w:rsidRPr="00E8300D" w:rsidRDefault="007138DF" w:rsidP="00E83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00D">
              <w:rPr>
                <w:rFonts w:ascii="Times New Roman" w:hAnsi="Times New Roman"/>
                <w:sz w:val="24"/>
                <w:szCs w:val="24"/>
              </w:rPr>
              <w:t>0,2+0,15=0,35</w:t>
            </w:r>
          </w:p>
          <w:p w:rsidR="007138DF" w:rsidRPr="00E8300D" w:rsidRDefault="007138DF" w:rsidP="00E83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00D">
              <w:rPr>
                <w:rFonts w:ascii="Times New Roman" w:hAnsi="Times New Roman"/>
                <w:sz w:val="24"/>
                <w:szCs w:val="24"/>
              </w:rPr>
              <w:t>0,35-0,25=0,1</w:t>
            </w:r>
          </w:p>
          <w:p w:rsidR="007138DF" w:rsidRPr="00E8300D" w:rsidRDefault="007138DF" w:rsidP="00E83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3" w:type="dxa"/>
          </w:tcPr>
          <w:p w:rsidR="007138DF" w:rsidRPr="00E8300D" w:rsidRDefault="007138DF" w:rsidP="00E83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00D">
              <w:rPr>
                <w:rFonts w:ascii="Times New Roman" w:hAnsi="Times New Roman"/>
                <w:sz w:val="24"/>
                <w:szCs w:val="24"/>
              </w:rPr>
              <w:t>2,2+1,8= 4</w:t>
            </w:r>
          </w:p>
          <w:p w:rsidR="007138DF" w:rsidRPr="00E8300D" w:rsidRDefault="007138DF" w:rsidP="00E83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00D">
              <w:rPr>
                <w:rFonts w:ascii="Times New Roman" w:hAnsi="Times New Roman"/>
                <w:sz w:val="24"/>
                <w:szCs w:val="24"/>
              </w:rPr>
              <w:t>4+2,3= 6,3</w:t>
            </w:r>
          </w:p>
          <w:p w:rsidR="007138DF" w:rsidRPr="00E8300D" w:rsidRDefault="007138DF" w:rsidP="00E83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00D">
              <w:rPr>
                <w:rFonts w:ascii="Times New Roman" w:hAnsi="Times New Roman"/>
                <w:sz w:val="24"/>
                <w:szCs w:val="24"/>
              </w:rPr>
              <w:t>6,3-6,06=0,24</w:t>
            </w:r>
          </w:p>
          <w:p w:rsidR="007138DF" w:rsidRPr="00E8300D" w:rsidRDefault="007138DF" w:rsidP="00E83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00D">
              <w:rPr>
                <w:rFonts w:ascii="Times New Roman" w:hAnsi="Times New Roman"/>
                <w:sz w:val="24"/>
                <w:szCs w:val="24"/>
              </w:rPr>
              <w:t>0,24-0,19=0,05</w:t>
            </w:r>
          </w:p>
          <w:p w:rsidR="007138DF" w:rsidRPr="00E8300D" w:rsidRDefault="007138DF" w:rsidP="00E83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00D">
              <w:rPr>
                <w:rFonts w:ascii="Times New Roman" w:hAnsi="Times New Roman"/>
                <w:sz w:val="24"/>
                <w:szCs w:val="24"/>
              </w:rPr>
              <w:t>0,05+0,15=0,2</w:t>
            </w:r>
          </w:p>
          <w:p w:rsidR="007138DF" w:rsidRPr="00E8300D" w:rsidRDefault="007138DF" w:rsidP="00E83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3" w:type="dxa"/>
          </w:tcPr>
          <w:p w:rsidR="007138DF" w:rsidRPr="00E8300D" w:rsidRDefault="007138DF" w:rsidP="00E83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00D">
              <w:rPr>
                <w:rFonts w:ascii="Times New Roman" w:hAnsi="Times New Roman"/>
                <w:sz w:val="24"/>
                <w:szCs w:val="24"/>
              </w:rPr>
              <w:t>3,3+2,7=6</w:t>
            </w:r>
          </w:p>
          <w:p w:rsidR="007138DF" w:rsidRPr="00E8300D" w:rsidRDefault="007138DF" w:rsidP="00E83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00D">
              <w:rPr>
                <w:rFonts w:ascii="Times New Roman" w:hAnsi="Times New Roman"/>
                <w:sz w:val="24"/>
                <w:szCs w:val="24"/>
              </w:rPr>
              <w:t>6-1,2= 4,8</w:t>
            </w:r>
          </w:p>
          <w:p w:rsidR="007138DF" w:rsidRPr="00E8300D" w:rsidRDefault="007138DF" w:rsidP="00E83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00D">
              <w:rPr>
                <w:rFonts w:ascii="Times New Roman" w:hAnsi="Times New Roman"/>
                <w:sz w:val="24"/>
                <w:szCs w:val="24"/>
              </w:rPr>
              <w:t>4,8-4,4= 0,4</w:t>
            </w:r>
          </w:p>
          <w:p w:rsidR="007138DF" w:rsidRPr="00E8300D" w:rsidRDefault="007138DF" w:rsidP="00E83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00D">
              <w:rPr>
                <w:rFonts w:ascii="Times New Roman" w:hAnsi="Times New Roman"/>
                <w:sz w:val="24"/>
                <w:szCs w:val="24"/>
              </w:rPr>
              <w:t>0,4+0,05=0,45</w:t>
            </w:r>
          </w:p>
          <w:p w:rsidR="007138DF" w:rsidRPr="00E8300D" w:rsidRDefault="007138DF" w:rsidP="00E83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00D">
              <w:rPr>
                <w:rFonts w:ascii="Times New Roman" w:hAnsi="Times New Roman"/>
                <w:sz w:val="24"/>
                <w:szCs w:val="24"/>
              </w:rPr>
              <w:t>0,45-0,15=0,3</w:t>
            </w:r>
          </w:p>
          <w:p w:rsidR="007138DF" w:rsidRPr="00E8300D" w:rsidRDefault="007138DF" w:rsidP="00E83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3" w:type="dxa"/>
          </w:tcPr>
          <w:p w:rsidR="007138DF" w:rsidRPr="00E8300D" w:rsidRDefault="007138DF" w:rsidP="00E83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00D">
              <w:rPr>
                <w:rFonts w:ascii="Times New Roman" w:hAnsi="Times New Roman"/>
                <w:sz w:val="24"/>
                <w:szCs w:val="24"/>
              </w:rPr>
              <w:t>4,4+4,6=9</w:t>
            </w:r>
          </w:p>
          <w:p w:rsidR="007138DF" w:rsidRPr="00E8300D" w:rsidRDefault="007138DF" w:rsidP="00E83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00D">
              <w:rPr>
                <w:rFonts w:ascii="Times New Roman" w:hAnsi="Times New Roman"/>
                <w:sz w:val="24"/>
                <w:szCs w:val="24"/>
              </w:rPr>
              <w:t>9-6,4=2,6</w:t>
            </w:r>
          </w:p>
          <w:p w:rsidR="007138DF" w:rsidRPr="00E8300D" w:rsidRDefault="007138DF" w:rsidP="00E83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00D">
              <w:rPr>
                <w:rFonts w:ascii="Times New Roman" w:hAnsi="Times New Roman"/>
                <w:sz w:val="24"/>
                <w:szCs w:val="24"/>
              </w:rPr>
              <w:t>2,6-2 =0,6</w:t>
            </w:r>
          </w:p>
          <w:p w:rsidR="007138DF" w:rsidRPr="00E8300D" w:rsidRDefault="007138DF" w:rsidP="00E83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00D">
              <w:rPr>
                <w:rFonts w:ascii="Times New Roman" w:hAnsi="Times New Roman"/>
                <w:sz w:val="24"/>
                <w:szCs w:val="24"/>
              </w:rPr>
              <w:t>0,6+0,05=0,65</w:t>
            </w:r>
          </w:p>
          <w:p w:rsidR="007138DF" w:rsidRPr="00E8300D" w:rsidRDefault="007138DF" w:rsidP="00E83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00D">
              <w:rPr>
                <w:rFonts w:ascii="Times New Roman" w:hAnsi="Times New Roman"/>
                <w:sz w:val="24"/>
                <w:szCs w:val="24"/>
              </w:rPr>
              <w:t>0,65-0,25=0,4</w:t>
            </w:r>
          </w:p>
          <w:p w:rsidR="007138DF" w:rsidRPr="00E8300D" w:rsidRDefault="007138DF" w:rsidP="00E83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2" w:type="dxa"/>
          </w:tcPr>
          <w:p w:rsidR="007138DF" w:rsidRPr="00E8300D" w:rsidRDefault="007138DF" w:rsidP="00E83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00D">
              <w:rPr>
                <w:rFonts w:ascii="Times New Roman" w:hAnsi="Times New Roman"/>
                <w:sz w:val="24"/>
                <w:szCs w:val="24"/>
              </w:rPr>
              <w:t>5,5+1,5=7</w:t>
            </w:r>
          </w:p>
          <w:p w:rsidR="007138DF" w:rsidRPr="00E8300D" w:rsidRDefault="007138DF" w:rsidP="00E83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00D">
              <w:rPr>
                <w:rFonts w:ascii="Times New Roman" w:hAnsi="Times New Roman"/>
                <w:sz w:val="24"/>
                <w:szCs w:val="24"/>
              </w:rPr>
              <w:t>7+0,34=7,34</w:t>
            </w:r>
          </w:p>
          <w:p w:rsidR="007138DF" w:rsidRPr="00E8300D" w:rsidRDefault="007138DF" w:rsidP="00E83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00D">
              <w:rPr>
                <w:rFonts w:ascii="Times New Roman" w:hAnsi="Times New Roman"/>
                <w:sz w:val="24"/>
                <w:szCs w:val="24"/>
              </w:rPr>
              <w:t>7,34-7,04=0,3</w:t>
            </w:r>
          </w:p>
          <w:p w:rsidR="007138DF" w:rsidRPr="00E8300D" w:rsidRDefault="007138DF" w:rsidP="00E83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00D">
              <w:rPr>
                <w:rFonts w:ascii="Times New Roman" w:hAnsi="Times New Roman"/>
                <w:sz w:val="24"/>
                <w:szCs w:val="24"/>
              </w:rPr>
              <w:t>0,3-0,05=0,25</w:t>
            </w:r>
          </w:p>
          <w:p w:rsidR="007138DF" w:rsidRPr="00E8300D" w:rsidRDefault="007138DF" w:rsidP="00E83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00D">
              <w:rPr>
                <w:rFonts w:ascii="Times New Roman" w:hAnsi="Times New Roman"/>
                <w:sz w:val="24"/>
                <w:szCs w:val="24"/>
              </w:rPr>
              <w:t>0,2+0,25=0,5</w:t>
            </w:r>
          </w:p>
          <w:p w:rsidR="007138DF" w:rsidRPr="00E8300D" w:rsidRDefault="007138DF" w:rsidP="00E83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38DF" w:rsidRPr="00E8300D" w:rsidTr="00E8300D">
        <w:tc>
          <w:tcPr>
            <w:tcW w:w="1914" w:type="dxa"/>
          </w:tcPr>
          <w:p w:rsidR="007138DF" w:rsidRPr="00E8300D" w:rsidRDefault="007138DF" w:rsidP="00E8300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8300D">
              <w:rPr>
                <w:rFonts w:ascii="Times New Roman" w:hAnsi="Times New Roman"/>
                <w:i/>
                <w:sz w:val="24"/>
                <w:szCs w:val="24"/>
              </w:rPr>
              <w:t>6 вариант</w:t>
            </w:r>
          </w:p>
        </w:tc>
        <w:tc>
          <w:tcPr>
            <w:tcW w:w="1913" w:type="dxa"/>
          </w:tcPr>
          <w:p w:rsidR="007138DF" w:rsidRPr="00E8300D" w:rsidRDefault="007138DF" w:rsidP="00E8300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8300D">
              <w:rPr>
                <w:rFonts w:ascii="Times New Roman" w:hAnsi="Times New Roman"/>
                <w:i/>
                <w:sz w:val="24"/>
                <w:szCs w:val="24"/>
              </w:rPr>
              <w:t>7 вариант</w:t>
            </w:r>
          </w:p>
        </w:tc>
        <w:tc>
          <w:tcPr>
            <w:tcW w:w="1913" w:type="dxa"/>
          </w:tcPr>
          <w:p w:rsidR="007138DF" w:rsidRPr="00E8300D" w:rsidRDefault="007138DF" w:rsidP="00E8300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8300D">
              <w:rPr>
                <w:rFonts w:ascii="Times New Roman" w:hAnsi="Times New Roman"/>
                <w:i/>
                <w:sz w:val="24"/>
                <w:szCs w:val="24"/>
              </w:rPr>
              <w:t>8 вариант</w:t>
            </w:r>
          </w:p>
        </w:tc>
        <w:tc>
          <w:tcPr>
            <w:tcW w:w="1913" w:type="dxa"/>
          </w:tcPr>
          <w:p w:rsidR="007138DF" w:rsidRPr="00E8300D" w:rsidRDefault="007138DF" w:rsidP="00E8300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8300D">
              <w:rPr>
                <w:rFonts w:ascii="Times New Roman" w:hAnsi="Times New Roman"/>
                <w:i/>
                <w:sz w:val="24"/>
                <w:szCs w:val="24"/>
              </w:rPr>
              <w:t>9 вариант</w:t>
            </w:r>
          </w:p>
        </w:tc>
        <w:tc>
          <w:tcPr>
            <w:tcW w:w="2002" w:type="dxa"/>
          </w:tcPr>
          <w:p w:rsidR="007138DF" w:rsidRPr="00E8300D" w:rsidRDefault="007138DF" w:rsidP="00E8300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8300D">
              <w:rPr>
                <w:rFonts w:ascii="Times New Roman" w:hAnsi="Times New Roman"/>
                <w:i/>
                <w:sz w:val="24"/>
                <w:szCs w:val="24"/>
              </w:rPr>
              <w:t>10 вариант</w:t>
            </w:r>
          </w:p>
        </w:tc>
      </w:tr>
      <w:tr w:rsidR="007138DF" w:rsidRPr="00E8300D" w:rsidTr="00E8300D">
        <w:tc>
          <w:tcPr>
            <w:tcW w:w="1914" w:type="dxa"/>
          </w:tcPr>
          <w:p w:rsidR="007138DF" w:rsidRPr="00E8300D" w:rsidRDefault="007138DF" w:rsidP="00E83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00D">
              <w:rPr>
                <w:rFonts w:ascii="Times New Roman" w:hAnsi="Times New Roman"/>
                <w:sz w:val="24"/>
                <w:szCs w:val="24"/>
              </w:rPr>
              <w:t>6,1+3,9=10</w:t>
            </w:r>
          </w:p>
          <w:p w:rsidR="007138DF" w:rsidRPr="00E8300D" w:rsidRDefault="007138DF" w:rsidP="00E83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00D">
              <w:rPr>
                <w:rFonts w:ascii="Times New Roman" w:hAnsi="Times New Roman"/>
                <w:sz w:val="24"/>
                <w:szCs w:val="24"/>
              </w:rPr>
              <w:t>10-3,6=6,4</w:t>
            </w:r>
          </w:p>
          <w:p w:rsidR="007138DF" w:rsidRPr="00E8300D" w:rsidRDefault="007138DF" w:rsidP="00E83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00D">
              <w:rPr>
                <w:rFonts w:ascii="Times New Roman" w:hAnsi="Times New Roman"/>
                <w:sz w:val="24"/>
                <w:szCs w:val="24"/>
              </w:rPr>
              <w:t>6,4-6,2=0,2</w:t>
            </w:r>
          </w:p>
          <w:p w:rsidR="007138DF" w:rsidRPr="00E8300D" w:rsidRDefault="007138DF" w:rsidP="00E83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00D">
              <w:rPr>
                <w:rFonts w:ascii="Times New Roman" w:hAnsi="Times New Roman"/>
                <w:sz w:val="24"/>
                <w:szCs w:val="24"/>
              </w:rPr>
              <w:t>0,2+0,31=0,51</w:t>
            </w:r>
          </w:p>
          <w:p w:rsidR="007138DF" w:rsidRPr="00E8300D" w:rsidRDefault="007138DF" w:rsidP="00E83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00D">
              <w:rPr>
                <w:rFonts w:ascii="Times New Roman" w:hAnsi="Times New Roman"/>
                <w:sz w:val="24"/>
                <w:szCs w:val="24"/>
              </w:rPr>
              <w:t>0,51-0,41=0,1</w:t>
            </w:r>
          </w:p>
          <w:p w:rsidR="007138DF" w:rsidRPr="00E8300D" w:rsidRDefault="007138DF" w:rsidP="00E83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3" w:type="dxa"/>
          </w:tcPr>
          <w:p w:rsidR="007138DF" w:rsidRPr="00E8300D" w:rsidRDefault="007138DF" w:rsidP="00E83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00D">
              <w:rPr>
                <w:rFonts w:ascii="Times New Roman" w:hAnsi="Times New Roman"/>
                <w:sz w:val="24"/>
                <w:szCs w:val="24"/>
              </w:rPr>
              <w:t>7,2+3,8=11</w:t>
            </w:r>
          </w:p>
          <w:p w:rsidR="007138DF" w:rsidRPr="00E8300D" w:rsidRDefault="007138DF" w:rsidP="00E83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00D">
              <w:rPr>
                <w:rFonts w:ascii="Times New Roman" w:hAnsi="Times New Roman"/>
                <w:sz w:val="24"/>
                <w:szCs w:val="24"/>
              </w:rPr>
              <w:t>11-6,3=4,7</w:t>
            </w:r>
          </w:p>
          <w:p w:rsidR="007138DF" w:rsidRPr="00E8300D" w:rsidRDefault="007138DF" w:rsidP="00E83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00D">
              <w:rPr>
                <w:rFonts w:ascii="Times New Roman" w:hAnsi="Times New Roman"/>
                <w:sz w:val="24"/>
                <w:szCs w:val="24"/>
              </w:rPr>
              <w:t>4,7-4,2=0,5</w:t>
            </w:r>
          </w:p>
          <w:p w:rsidR="007138DF" w:rsidRPr="00E8300D" w:rsidRDefault="007138DF" w:rsidP="00E83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00D">
              <w:rPr>
                <w:rFonts w:ascii="Times New Roman" w:hAnsi="Times New Roman"/>
                <w:sz w:val="24"/>
                <w:szCs w:val="24"/>
              </w:rPr>
              <w:t>0,5+0,05=0,55</w:t>
            </w:r>
          </w:p>
          <w:p w:rsidR="007138DF" w:rsidRPr="00E8300D" w:rsidRDefault="007138DF" w:rsidP="00E83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00D">
              <w:rPr>
                <w:rFonts w:ascii="Times New Roman" w:hAnsi="Times New Roman"/>
                <w:sz w:val="24"/>
                <w:szCs w:val="24"/>
              </w:rPr>
              <w:t>0,55-0,35=0,2</w:t>
            </w:r>
          </w:p>
          <w:p w:rsidR="007138DF" w:rsidRPr="00E8300D" w:rsidRDefault="007138DF" w:rsidP="00E83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3" w:type="dxa"/>
          </w:tcPr>
          <w:p w:rsidR="007138DF" w:rsidRPr="00E8300D" w:rsidRDefault="007138DF" w:rsidP="00E83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00D">
              <w:rPr>
                <w:rFonts w:ascii="Times New Roman" w:hAnsi="Times New Roman"/>
                <w:sz w:val="24"/>
                <w:szCs w:val="24"/>
              </w:rPr>
              <w:t>8,3-7,1=1,2</w:t>
            </w:r>
          </w:p>
          <w:p w:rsidR="007138DF" w:rsidRPr="00E8300D" w:rsidRDefault="007138DF" w:rsidP="00E83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00D">
              <w:rPr>
                <w:rFonts w:ascii="Times New Roman" w:hAnsi="Times New Roman"/>
                <w:sz w:val="24"/>
                <w:szCs w:val="24"/>
              </w:rPr>
              <w:t>1,2+3,8=5</w:t>
            </w:r>
          </w:p>
          <w:p w:rsidR="007138DF" w:rsidRPr="00E8300D" w:rsidRDefault="007138DF" w:rsidP="00E83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00D">
              <w:rPr>
                <w:rFonts w:ascii="Times New Roman" w:hAnsi="Times New Roman"/>
                <w:sz w:val="24"/>
                <w:szCs w:val="24"/>
              </w:rPr>
              <w:t>5-4,4=0,6</w:t>
            </w:r>
          </w:p>
          <w:p w:rsidR="007138DF" w:rsidRPr="00E8300D" w:rsidRDefault="007138DF" w:rsidP="00E83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00D">
              <w:rPr>
                <w:rFonts w:ascii="Times New Roman" w:hAnsi="Times New Roman"/>
                <w:sz w:val="24"/>
                <w:szCs w:val="24"/>
              </w:rPr>
              <w:t>0,6-,45=0,15</w:t>
            </w:r>
          </w:p>
          <w:p w:rsidR="007138DF" w:rsidRPr="00E8300D" w:rsidRDefault="007138DF" w:rsidP="00E83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00D">
              <w:rPr>
                <w:rFonts w:ascii="Times New Roman" w:hAnsi="Times New Roman"/>
                <w:sz w:val="24"/>
                <w:szCs w:val="24"/>
              </w:rPr>
              <w:t>0,15+0,15=0,3</w:t>
            </w:r>
          </w:p>
          <w:p w:rsidR="007138DF" w:rsidRPr="00E8300D" w:rsidRDefault="007138DF" w:rsidP="00E83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3" w:type="dxa"/>
          </w:tcPr>
          <w:p w:rsidR="007138DF" w:rsidRPr="00E8300D" w:rsidRDefault="007138DF" w:rsidP="00E83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00D">
              <w:rPr>
                <w:rFonts w:ascii="Times New Roman" w:hAnsi="Times New Roman"/>
                <w:sz w:val="24"/>
                <w:szCs w:val="24"/>
              </w:rPr>
              <w:t>9,4+0,6=10</w:t>
            </w:r>
          </w:p>
          <w:p w:rsidR="007138DF" w:rsidRPr="00E8300D" w:rsidRDefault="007138DF" w:rsidP="00E83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00D">
              <w:rPr>
                <w:rFonts w:ascii="Times New Roman" w:hAnsi="Times New Roman"/>
                <w:sz w:val="24"/>
                <w:szCs w:val="24"/>
              </w:rPr>
              <w:t>10-7,2=2,8</w:t>
            </w:r>
          </w:p>
          <w:p w:rsidR="007138DF" w:rsidRPr="00E8300D" w:rsidRDefault="007138DF" w:rsidP="00E83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00D">
              <w:rPr>
                <w:rFonts w:ascii="Times New Roman" w:hAnsi="Times New Roman"/>
                <w:sz w:val="24"/>
                <w:szCs w:val="24"/>
              </w:rPr>
              <w:t>2,8+1,4=4,2</w:t>
            </w:r>
          </w:p>
          <w:p w:rsidR="007138DF" w:rsidRPr="00E8300D" w:rsidRDefault="007138DF" w:rsidP="00E83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00D">
              <w:rPr>
                <w:rFonts w:ascii="Times New Roman" w:hAnsi="Times New Roman"/>
                <w:sz w:val="24"/>
                <w:szCs w:val="24"/>
              </w:rPr>
              <w:t>4,2-4,16=0,04</w:t>
            </w:r>
          </w:p>
          <w:p w:rsidR="007138DF" w:rsidRPr="00E8300D" w:rsidRDefault="007138DF" w:rsidP="00E83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00D">
              <w:rPr>
                <w:rFonts w:ascii="Times New Roman" w:hAnsi="Times New Roman"/>
                <w:sz w:val="24"/>
                <w:szCs w:val="24"/>
              </w:rPr>
              <w:t>0,04+0,36=0,4</w:t>
            </w:r>
          </w:p>
          <w:p w:rsidR="007138DF" w:rsidRPr="00E8300D" w:rsidRDefault="007138DF" w:rsidP="00E83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2" w:type="dxa"/>
          </w:tcPr>
          <w:p w:rsidR="007138DF" w:rsidRPr="00E8300D" w:rsidRDefault="007138DF" w:rsidP="00E83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00D">
              <w:rPr>
                <w:rFonts w:ascii="Times New Roman" w:hAnsi="Times New Roman"/>
                <w:sz w:val="24"/>
                <w:szCs w:val="24"/>
              </w:rPr>
              <w:t>10,5-8,3=2,2</w:t>
            </w:r>
          </w:p>
          <w:p w:rsidR="007138DF" w:rsidRPr="00E8300D" w:rsidRDefault="007138DF" w:rsidP="00E83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00D">
              <w:rPr>
                <w:rFonts w:ascii="Times New Roman" w:hAnsi="Times New Roman"/>
                <w:sz w:val="24"/>
                <w:szCs w:val="24"/>
              </w:rPr>
              <w:t>2,2+4,8=7</w:t>
            </w:r>
          </w:p>
          <w:p w:rsidR="007138DF" w:rsidRPr="00E8300D" w:rsidRDefault="007138DF" w:rsidP="00E83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00D">
              <w:rPr>
                <w:rFonts w:ascii="Times New Roman" w:hAnsi="Times New Roman"/>
                <w:sz w:val="24"/>
                <w:szCs w:val="24"/>
              </w:rPr>
              <w:t>7-3,8=3,2</w:t>
            </w:r>
          </w:p>
          <w:p w:rsidR="007138DF" w:rsidRPr="00E8300D" w:rsidRDefault="007138DF" w:rsidP="00E83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00D">
              <w:rPr>
                <w:rFonts w:ascii="Times New Roman" w:hAnsi="Times New Roman"/>
                <w:sz w:val="24"/>
                <w:szCs w:val="24"/>
              </w:rPr>
              <w:t>3,2-3,15=0,05</w:t>
            </w:r>
          </w:p>
          <w:p w:rsidR="007138DF" w:rsidRPr="00E8300D" w:rsidRDefault="007138DF" w:rsidP="00E83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00D">
              <w:rPr>
                <w:rFonts w:ascii="Times New Roman" w:hAnsi="Times New Roman"/>
                <w:sz w:val="24"/>
                <w:szCs w:val="24"/>
              </w:rPr>
              <w:t>0,05+0,45=0,5</w:t>
            </w:r>
          </w:p>
          <w:p w:rsidR="007138DF" w:rsidRPr="00E8300D" w:rsidRDefault="007138DF" w:rsidP="00E83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138DF" w:rsidRPr="00895EC0" w:rsidRDefault="007138DF" w:rsidP="00F233C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Первые выполнившие работу получают жетончики красного цвета, и являются консультантами для остальных учащихся.</w:t>
      </w:r>
    </w:p>
    <w:p w:rsidR="007138DF" w:rsidRPr="00895EC0" w:rsidRDefault="007138DF" w:rsidP="00F233C6">
      <w:pPr>
        <w:jc w:val="both"/>
        <w:rPr>
          <w:rFonts w:ascii="Times New Roman" w:hAnsi="Times New Roman"/>
          <w:sz w:val="24"/>
          <w:szCs w:val="24"/>
        </w:rPr>
      </w:pPr>
      <w:r w:rsidRPr="00895EC0">
        <w:rPr>
          <w:rFonts w:ascii="Times New Roman" w:hAnsi="Times New Roman"/>
          <w:sz w:val="24"/>
          <w:szCs w:val="24"/>
        </w:rPr>
        <w:t xml:space="preserve">5. Решение упражнения. </w:t>
      </w:r>
    </w:p>
    <w:p w:rsidR="007138DF" w:rsidRPr="00895EC0" w:rsidRDefault="007138DF" w:rsidP="00795785">
      <w:pPr>
        <w:jc w:val="both"/>
        <w:rPr>
          <w:rFonts w:ascii="Times New Roman" w:hAnsi="Times New Roman"/>
          <w:sz w:val="24"/>
          <w:szCs w:val="24"/>
        </w:rPr>
      </w:pPr>
      <w:r w:rsidRPr="00895EC0">
        <w:rPr>
          <w:rFonts w:ascii="Times New Roman" w:hAnsi="Times New Roman"/>
          <w:sz w:val="24"/>
          <w:szCs w:val="24"/>
        </w:rPr>
        <w:t>Учитель: Найдите значение выражения:</w:t>
      </w:r>
    </w:p>
    <w:p w:rsidR="007138DF" w:rsidRPr="00BF2C14" w:rsidRDefault="007138DF" w:rsidP="00795785">
      <w:pPr>
        <w:jc w:val="both"/>
        <w:rPr>
          <w:rFonts w:ascii="Times New Roman" w:hAnsi="Times New Roman"/>
          <w:sz w:val="24"/>
          <w:szCs w:val="24"/>
        </w:rPr>
      </w:pPr>
      <w:r w:rsidRPr="00895EC0">
        <w:rPr>
          <w:rFonts w:ascii="Times New Roman" w:hAnsi="Times New Roman"/>
          <w:sz w:val="24"/>
          <w:szCs w:val="24"/>
        </w:rPr>
        <w:t>а) 6,35+7,11+3,65+0,89=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в)</w:t>
      </w:r>
      <w:r w:rsidRPr="00CD7EBC">
        <w:rPr>
          <w:rFonts w:ascii="Times New Roman" w:hAnsi="Times New Roman"/>
          <w:sz w:val="24"/>
          <w:szCs w:val="24"/>
        </w:rPr>
        <w:t xml:space="preserve"> (47,28-34,98)+(55,02+34,98)</w:t>
      </w:r>
      <w:r w:rsidRPr="00BF2C14">
        <w:rPr>
          <w:rFonts w:ascii="Times New Roman" w:hAnsi="Times New Roman"/>
          <w:sz w:val="24"/>
          <w:szCs w:val="24"/>
        </w:rPr>
        <w:t>=</w:t>
      </w:r>
    </w:p>
    <w:p w:rsidR="007138DF" w:rsidRPr="00895EC0" w:rsidRDefault="007138DF" w:rsidP="00795785">
      <w:pPr>
        <w:jc w:val="both"/>
        <w:rPr>
          <w:rFonts w:ascii="Times New Roman" w:hAnsi="Times New Roman"/>
          <w:sz w:val="24"/>
          <w:szCs w:val="24"/>
        </w:rPr>
      </w:pPr>
      <w:r w:rsidRPr="00895EC0">
        <w:rPr>
          <w:rFonts w:ascii="Times New Roman" w:hAnsi="Times New Roman"/>
          <w:sz w:val="24"/>
          <w:szCs w:val="24"/>
        </w:rPr>
        <w:t>б) 5-0,64+1,045-4=</w:t>
      </w:r>
    </w:p>
    <w:p w:rsidR="007138DF" w:rsidRPr="00BF2C14" w:rsidRDefault="007138DF" w:rsidP="00795785">
      <w:pPr>
        <w:jc w:val="both"/>
        <w:rPr>
          <w:rFonts w:ascii="Times New Roman" w:hAnsi="Times New Roman"/>
          <w:sz w:val="24"/>
          <w:szCs w:val="24"/>
        </w:rPr>
      </w:pPr>
      <w:r w:rsidRPr="00895EC0">
        <w:rPr>
          <w:rFonts w:ascii="Times New Roman" w:hAnsi="Times New Roman"/>
          <w:sz w:val="24"/>
          <w:szCs w:val="24"/>
        </w:rPr>
        <w:t>Ответы: а) 18; б) 1,405</w:t>
      </w:r>
      <w:r>
        <w:rPr>
          <w:rFonts w:ascii="Times New Roman" w:hAnsi="Times New Roman"/>
          <w:sz w:val="24"/>
          <w:szCs w:val="24"/>
        </w:rPr>
        <w:t>; в)</w:t>
      </w:r>
      <w:r w:rsidRPr="00895EC0">
        <w:rPr>
          <w:rFonts w:ascii="Times New Roman" w:hAnsi="Times New Roman"/>
          <w:sz w:val="24"/>
          <w:szCs w:val="24"/>
        </w:rPr>
        <w:t xml:space="preserve"> </w:t>
      </w:r>
      <w:r w:rsidRPr="00BF2C14">
        <w:rPr>
          <w:rFonts w:ascii="Times New Roman" w:hAnsi="Times New Roman"/>
          <w:sz w:val="24"/>
          <w:szCs w:val="24"/>
        </w:rPr>
        <w:t>102,3</w:t>
      </w:r>
    </w:p>
    <w:p w:rsidR="007138DF" w:rsidRDefault="007138DF" w:rsidP="0079578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Выполнившие все 3 задания получают жетон красного цвета, выполнившие 2 – желтого цвета, 1 – зеленого.</w:t>
      </w:r>
    </w:p>
    <w:p w:rsidR="007138DF" w:rsidRDefault="007138DF" w:rsidP="00795785">
      <w:pPr>
        <w:jc w:val="both"/>
        <w:rPr>
          <w:rFonts w:ascii="Times New Roman" w:hAnsi="Times New Roman"/>
          <w:sz w:val="24"/>
          <w:szCs w:val="24"/>
        </w:rPr>
      </w:pPr>
      <w:r w:rsidRPr="00895EC0">
        <w:rPr>
          <w:rFonts w:ascii="Times New Roman" w:hAnsi="Times New Roman"/>
          <w:sz w:val="24"/>
          <w:szCs w:val="24"/>
        </w:rPr>
        <w:t xml:space="preserve">6. Постановка домашнего задания </w:t>
      </w:r>
    </w:p>
    <w:p w:rsidR="007138DF" w:rsidRPr="00895EC0" w:rsidRDefault="007138DF" w:rsidP="004C30E1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Учитель: А теперь открыли дневники и записали домашнее задание получившие красный жетон </w:t>
      </w:r>
      <w:r w:rsidRPr="00895EC0">
        <w:rPr>
          <w:rFonts w:ascii="Times New Roman" w:hAnsi="Times New Roman"/>
          <w:sz w:val="24"/>
          <w:szCs w:val="24"/>
        </w:rPr>
        <w:t>№ 1220</w:t>
      </w:r>
      <w:r>
        <w:rPr>
          <w:rFonts w:ascii="Times New Roman" w:hAnsi="Times New Roman"/>
          <w:sz w:val="24"/>
          <w:szCs w:val="24"/>
        </w:rPr>
        <w:t xml:space="preserve">, желтый - </w:t>
      </w:r>
      <w:r w:rsidRPr="00895EC0">
        <w:rPr>
          <w:rFonts w:ascii="Times New Roman" w:hAnsi="Times New Roman"/>
          <w:sz w:val="24"/>
          <w:szCs w:val="24"/>
        </w:rPr>
        <w:t>№ 1220</w:t>
      </w:r>
      <w:r>
        <w:rPr>
          <w:rFonts w:ascii="Times New Roman" w:hAnsi="Times New Roman"/>
          <w:sz w:val="24"/>
          <w:szCs w:val="24"/>
        </w:rPr>
        <w:t xml:space="preserve"> и № 1236 (в), ну а те кто получил зеленый, чтобы натренироваться выполнят № 1220 и № 1236 (в, г)</w:t>
      </w:r>
    </w:p>
    <w:p w:rsidR="007138DF" w:rsidRPr="00895EC0" w:rsidRDefault="007138DF" w:rsidP="00795785">
      <w:pPr>
        <w:jc w:val="both"/>
        <w:rPr>
          <w:rFonts w:ascii="Times New Roman" w:hAnsi="Times New Roman"/>
          <w:sz w:val="24"/>
          <w:szCs w:val="24"/>
        </w:rPr>
      </w:pPr>
      <w:r w:rsidRPr="00895EC0">
        <w:rPr>
          <w:rFonts w:ascii="Times New Roman" w:hAnsi="Times New Roman"/>
          <w:sz w:val="24"/>
          <w:szCs w:val="24"/>
        </w:rPr>
        <w:t>Учебник Виленкин Н.Я., Жохов В.И. и др. Математика: Учеб. для 5 кл. общеобразовательных учреждений. – М.: Мнемозина, 2009</w:t>
      </w:r>
    </w:p>
    <w:p w:rsidR="007138DF" w:rsidRPr="00895EC0" w:rsidRDefault="007138DF" w:rsidP="00795785">
      <w:pPr>
        <w:jc w:val="both"/>
        <w:rPr>
          <w:rFonts w:ascii="Times New Roman" w:hAnsi="Times New Roman"/>
          <w:sz w:val="24"/>
          <w:szCs w:val="24"/>
        </w:rPr>
      </w:pPr>
      <w:r w:rsidRPr="00895EC0">
        <w:rPr>
          <w:rFonts w:ascii="Times New Roman" w:hAnsi="Times New Roman"/>
          <w:sz w:val="24"/>
          <w:szCs w:val="24"/>
        </w:rPr>
        <w:t>№ 1220</w:t>
      </w:r>
      <w:r>
        <w:rPr>
          <w:rFonts w:ascii="Times New Roman" w:hAnsi="Times New Roman"/>
          <w:sz w:val="24"/>
          <w:szCs w:val="24"/>
        </w:rPr>
        <w:t>;</w:t>
      </w:r>
      <w:r w:rsidRPr="00895EC0">
        <w:rPr>
          <w:rFonts w:ascii="Times New Roman" w:hAnsi="Times New Roman"/>
          <w:sz w:val="24"/>
          <w:szCs w:val="24"/>
        </w:rPr>
        <w:t xml:space="preserve"> № 1236 (в, г) </w:t>
      </w:r>
    </w:p>
    <w:p w:rsidR="007138DF" w:rsidRDefault="007138DF" w:rsidP="00795785">
      <w:pPr>
        <w:jc w:val="both"/>
        <w:rPr>
          <w:rFonts w:ascii="Times New Roman" w:hAnsi="Times New Roman"/>
          <w:sz w:val="24"/>
          <w:szCs w:val="24"/>
        </w:rPr>
      </w:pPr>
      <w:r w:rsidRPr="00895EC0">
        <w:rPr>
          <w:rFonts w:ascii="Times New Roman" w:hAnsi="Times New Roman"/>
          <w:sz w:val="24"/>
          <w:szCs w:val="24"/>
        </w:rPr>
        <w:t xml:space="preserve">7. Игра-лабиринт “Сложение и вычитание десятичных дробей”. </w:t>
      </w:r>
    </w:p>
    <w:p w:rsidR="007138DF" w:rsidRDefault="007138DF" w:rsidP="0079578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Учитель: А чтобы дома вам было не очень сложно выполнять домашнее задание мы с вами сейчас поиграем. Для этого нам понадобятся силы, поэтому слушаем меня внимательно и делаем всё, что скажу:</w:t>
      </w:r>
    </w:p>
    <w:p w:rsidR="007138DF" w:rsidRDefault="007138DF" w:rsidP="009C682E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Быстро встали, улыбнулись.</w:t>
      </w:r>
    </w:p>
    <w:p w:rsidR="007138DF" w:rsidRDefault="007138DF" w:rsidP="009C682E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Выше-выше потянулись.</w:t>
      </w:r>
    </w:p>
    <w:p w:rsidR="007138DF" w:rsidRDefault="007138DF" w:rsidP="009C682E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Ну-ка, плечи распрямите,</w:t>
      </w:r>
    </w:p>
    <w:p w:rsidR="007138DF" w:rsidRDefault="007138DF" w:rsidP="009C682E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Поднимите, опустите.</w:t>
      </w:r>
    </w:p>
    <w:p w:rsidR="007138DF" w:rsidRDefault="007138DF" w:rsidP="009C682E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Вправо, влево повернитесь,</w:t>
      </w:r>
    </w:p>
    <w:p w:rsidR="007138DF" w:rsidRDefault="007138DF" w:rsidP="009C682E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Рук коленями коснитесь.</w:t>
      </w:r>
    </w:p>
    <w:p w:rsidR="007138DF" w:rsidRDefault="007138DF" w:rsidP="009C682E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Сели, встали. Сели, встали.</w:t>
      </w:r>
    </w:p>
    <w:p w:rsidR="007138DF" w:rsidRDefault="007138DF" w:rsidP="009C682E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 на месте побежали</w:t>
      </w:r>
    </w:p>
    <w:p w:rsidR="007138DF" w:rsidRPr="00895EC0" w:rsidRDefault="007138DF" w:rsidP="009C682E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Учитель: Прибежали в лабиринт. Лабиринт – это …(версии учащихся). Кто быстрее выберется из лабиринта, тот заслуживает высшей награды. Ну а тот, кто ещё остается внутри лабиринта, может ещё раз попытать своё счастье, взяв в помощники своего друга, выбравшегося из лабиринта.</w:t>
      </w:r>
    </w:p>
    <w:p w:rsidR="007138DF" w:rsidRPr="00895EC0" w:rsidRDefault="007138DF" w:rsidP="009C682E">
      <w:pPr>
        <w:jc w:val="both"/>
        <w:rPr>
          <w:rFonts w:ascii="Times New Roman" w:hAnsi="Times New Roman"/>
          <w:sz w:val="24"/>
          <w:szCs w:val="24"/>
        </w:rPr>
      </w:pPr>
      <w:r w:rsidRPr="00895EC0">
        <w:rPr>
          <w:rFonts w:ascii="Times New Roman" w:hAnsi="Times New Roman"/>
          <w:sz w:val="24"/>
          <w:szCs w:val="24"/>
        </w:rPr>
        <w:t>Этапы лабиринта: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92"/>
        <w:gridCol w:w="2393"/>
        <w:gridCol w:w="2393"/>
        <w:gridCol w:w="2393"/>
      </w:tblGrid>
      <w:tr w:rsidR="007138DF" w:rsidRPr="00E8300D" w:rsidTr="00E8300D">
        <w:tc>
          <w:tcPr>
            <w:tcW w:w="9571" w:type="dxa"/>
            <w:gridSpan w:val="4"/>
          </w:tcPr>
          <w:p w:rsidR="007138DF" w:rsidRPr="00E8300D" w:rsidRDefault="007138DF" w:rsidP="00E830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00D">
              <w:rPr>
                <w:rFonts w:ascii="Times New Roman" w:hAnsi="Times New Roman"/>
                <w:sz w:val="24"/>
                <w:szCs w:val="24"/>
              </w:rPr>
              <w:t>Вычислить:</w:t>
            </w:r>
          </w:p>
        </w:tc>
      </w:tr>
      <w:tr w:rsidR="007138DF" w:rsidRPr="00E8300D" w:rsidTr="00E8300D">
        <w:tc>
          <w:tcPr>
            <w:tcW w:w="2392" w:type="dxa"/>
          </w:tcPr>
          <w:p w:rsidR="007138DF" w:rsidRPr="00E8300D" w:rsidRDefault="007138DF" w:rsidP="00E83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00D">
              <w:rPr>
                <w:rFonts w:ascii="Times New Roman" w:hAnsi="Times New Roman"/>
                <w:sz w:val="24"/>
                <w:szCs w:val="24"/>
              </w:rPr>
              <w:t>1)2,83+(7,35+8,77)</w:t>
            </w:r>
          </w:p>
          <w:p w:rsidR="007138DF" w:rsidRPr="00E8300D" w:rsidRDefault="007138DF" w:rsidP="00E83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00D">
              <w:rPr>
                <w:rFonts w:ascii="Times New Roman" w:hAnsi="Times New Roman"/>
                <w:sz w:val="24"/>
                <w:szCs w:val="24"/>
              </w:rPr>
              <w:t>Варианты ответов:</w:t>
            </w:r>
          </w:p>
          <w:p w:rsidR="007138DF" w:rsidRPr="00E8300D" w:rsidRDefault="007138DF" w:rsidP="00E83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00D">
              <w:rPr>
                <w:rFonts w:ascii="Times New Roman" w:hAnsi="Times New Roman"/>
                <w:sz w:val="24"/>
                <w:szCs w:val="24"/>
              </w:rPr>
              <w:t>А).11,6</w:t>
            </w:r>
          </w:p>
          <w:p w:rsidR="007138DF" w:rsidRPr="00E8300D" w:rsidRDefault="007138DF" w:rsidP="00E83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00D">
              <w:rPr>
                <w:rFonts w:ascii="Times New Roman" w:hAnsi="Times New Roman"/>
                <w:sz w:val="24"/>
                <w:szCs w:val="24"/>
              </w:rPr>
              <w:t>Б). 18,95</w:t>
            </w:r>
          </w:p>
          <w:p w:rsidR="007138DF" w:rsidRPr="00E8300D" w:rsidRDefault="007138DF" w:rsidP="00E83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00D">
              <w:rPr>
                <w:rFonts w:ascii="Times New Roman" w:hAnsi="Times New Roman"/>
                <w:sz w:val="24"/>
                <w:szCs w:val="24"/>
              </w:rPr>
              <w:t>в).17,95</w:t>
            </w:r>
          </w:p>
          <w:p w:rsidR="007138DF" w:rsidRPr="00E8300D" w:rsidRDefault="007138DF" w:rsidP="00E83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00D">
              <w:rPr>
                <w:rFonts w:ascii="Times New Roman" w:hAnsi="Times New Roman"/>
                <w:sz w:val="24"/>
                <w:szCs w:val="24"/>
              </w:rPr>
              <w:t>г). 16,195</w:t>
            </w:r>
          </w:p>
        </w:tc>
        <w:tc>
          <w:tcPr>
            <w:tcW w:w="2393" w:type="dxa"/>
          </w:tcPr>
          <w:p w:rsidR="007138DF" w:rsidRPr="00E8300D" w:rsidRDefault="007138DF" w:rsidP="00E83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7138DF" w:rsidRPr="00E8300D" w:rsidRDefault="007138DF" w:rsidP="00E83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7138DF" w:rsidRPr="00E8300D" w:rsidRDefault="007138DF" w:rsidP="00E83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38DF" w:rsidRPr="00E8300D" w:rsidTr="00E8300D">
        <w:tc>
          <w:tcPr>
            <w:tcW w:w="9571" w:type="dxa"/>
            <w:gridSpan w:val="4"/>
          </w:tcPr>
          <w:p w:rsidR="007138DF" w:rsidRPr="00E8300D" w:rsidRDefault="007138DF" w:rsidP="00E830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00D">
              <w:rPr>
                <w:rFonts w:ascii="Times New Roman" w:hAnsi="Times New Roman"/>
                <w:sz w:val="24"/>
                <w:szCs w:val="24"/>
              </w:rPr>
              <w:t>Решить уравнение:</w:t>
            </w:r>
          </w:p>
        </w:tc>
      </w:tr>
      <w:tr w:rsidR="007138DF" w:rsidRPr="00E8300D" w:rsidTr="00E8300D">
        <w:tc>
          <w:tcPr>
            <w:tcW w:w="2392" w:type="dxa"/>
          </w:tcPr>
          <w:p w:rsidR="007138DF" w:rsidRPr="00CD7EBC" w:rsidRDefault="007138DF" w:rsidP="00CD7E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7EBC">
              <w:rPr>
                <w:rFonts w:ascii="Times New Roman" w:hAnsi="Times New Roman"/>
                <w:sz w:val="24"/>
                <w:szCs w:val="24"/>
              </w:rPr>
              <w:t>1) 17 – х = 0,87</w:t>
            </w:r>
          </w:p>
          <w:p w:rsidR="007138DF" w:rsidRPr="00CD7EBC" w:rsidRDefault="007138DF" w:rsidP="00CD7E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7EBC">
              <w:rPr>
                <w:rFonts w:ascii="Times New Roman" w:hAnsi="Times New Roman"/>
                <w:sz w:val="24"/>
                <w:szCs w:val="24"/>
              </w:rPr>
              <w:t>Варианты ответов:</w:t>
            </w:r>
          </w:p>
          <w:p w:rsidR="007138DF" w:rsidRPr="00CD7EBC" w:rsidRDefault="007138DF" w:rsidP="00CD7E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7EBC">
              <w:rPr>
                <w:rFonts w:ascii="Times New Roman" w:hAnsi="Times New Roman"/>
                <w:sz w:val="24"/>
                <w:szCs w:val="24"/>
              </w:rPr>
              <w:t>а) 17,87</w:t>
            </w:r>
          </w:p>
          <w:p w:rsidR="007138DF" w:rsidRPr="00CD7EBC" w:rsidRDefault="007138DF" w:rsidP="00CD7E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7EBC">
              <w:rPr>
                <w:rFonts w:ascii="Times New Roman" w:hAnsi="Times New Roman"/>
                <w:sz w:val="24"/>
                <w:szCs w:val="24"/>
              </w:rPr>
              <w:t>б) 1613</w:t>
            </w:r>
          </w:p>
          <w:p w:rsidR="007138DF" w:rsidRPr="00CD7EBC" w:rsidRDefault="007138DF" w:rsidP="00CD7E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7EBC">
              <w:rPr>
                <w:rFonts w:ascii="Times New Roman" w:hAnsi="Times New Roman"/>
                <w:sz w:val="24"/>
                <w:szCs w:val="24"/>
              </w:rPr>
              <w:t>в) 16,27</w:t>
            </w:r>
          </w:p>
          <w:p w:rsidR="007138DF" w:rsidRPr="00CD7EBC" w:rsidRDefault="007138DF" w:rsidP="00CD7E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7EBC">
              <w:rPr>
                <w:rFonts w:ascii="Times New Roman" w:hAnsi="Times New Roman"/>
                <w:sz w:val="24"/>
                <w:szCs w:val="24"/>
              </w:rPr>
              <w:t>г) 16,13</w:t>
            </w:r>
          </w:p>
        </w:tc>
        <w:tc>
          <w:tcPr>
            <w:tcW w:w="2393" w:type="dxa"/>
          </w:tcPr>
          <w:p w:rsidR="007138DF" w:rsidRPr="00CD7EBC" w:rsidRDefault="007138DF" w:rsidP="00CD7E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7EBC">
              <w:rPr>
                <w:rFonts w:ascii="Times New Roman" w:hAnsi="Times New Roman"/>
                <w:sz w:val="24"/>
                <w:szCs w:val="24"/>
              </w:rPr>
              <w:t>2) 45,6 – х = 13</w:t>
            </w:r>
          </w:p>
          <w:p w:rsidR="007138DF" w:rsidRPr="00CD7EBC" w:rsidRDefault="007138DF" w:rsidP="00CD7E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7EBC">
              <w:rPr>
                <w:rFonts w:ascii="Times New Roman" w:hAnsi="Times New Roman"/>
                <w:sz w:val="24"/>
                <w:szCs w:val="24"/>
              </w:rPr>
              <w:t>Варианты ответов:</w:t>
            </w:r>
          </w:p>
          <w:p w:rsidR="007138DF" w:rsidRPr="00CD7EBC" w:rsidRDefault="007138DF" w:rsidP="00CD7E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7EBC">
              <w:rPr>
                <w:rFonts w:ascii="Times New Roman" w:hAnsi="Times New Roman"/>
                <w:sz w:val="24"/>
                <w:szCs w:val="24"/>
              </w:rPr>
              <w:t>а) 32,6</w:t>
            </w:r>
          </w:p>
          <w:p w:rsidR="007138DF" w:rsidRPr="00CD7EBC" w:rsidRDefault="007138DF" w:rsidP="00CD7E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7EBC">
              <w:rPr>
                <w:rFonts w:ascii="Times New Roman" w:hAnsi="Times New Roman"/>
                <w:sz w:val="24"/>
                <w:szCs w:val="24"/>
              </w:rPr>
              <w:t>б) 44,3</w:t>
            </w:r>
          </w:p>
          <w:p w:rsidR="007138DF" w:rsidRPr="00CD7EBC" w:rsidRDefault="007138DF" w:rsidP="00CD7E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7EBC">
              <w:rPr>
                <w:rFonts w:ascii="Times New Roman" w:hAnsi="Times New Roman"/>
                <w:sz w:val="24"/>
                <w:szCs w:val="24"/>
              </w:rPr>
              <w:t>в) 58,6</w:t>
            </w:r>
          </w:p>
          <w:p w:rsidR="007138DF" w:rsidRPr="00CD7EBC" w:rsidRDefault="007138DF" w:rsidP="00CD7E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7EBC">
              <w:rPr>
                <w:rFonts w:ascii="Times New Roman" w:hAnsi="Times New Roman"/>
                <w:sz w:val="24"/>
                <w:szCs w:val="24"/>
              </w:rPr>
              <w:t>г) 46,9</w:t>
            </w:r>
          </w:p>
        </w:tc>
        <w:tc>
          <w:tcPr>
            <w:tcW w:w="2393" w:type="dxa"/>
          </w:tcPr>
          <w:p w:rsidR="007138DF" w:rsidRPr="00CD7EBC" w:rsidRDefault="007138DF" w:rsidP="00CD7E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7EBC">
              <w:rPr>
                <w:rFonts w:ascii="Times New Roman" w:hAnsi="Times New Roman"/>
                <w:sz w:val="24"/>
                <w:szCs w:val="24"/>
              </w:rPr>
              <w:t>3) 12,1 – х = 8,7</w:t>
            </w:r>
          </w:p>
          <w:p w:rsidR="007138DF" w:rsidRPr="00CD7EBC" w:rsidRDefault="007138DF" w:rsidP="00CD7E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7EBC">
              <w:rPr>
                <w:rFonts w:ascii="Times New Roman" w:hAnsi="Times New Roman"/>
                <w:sz w:val="24"/>
                <w:szCs w:val="24"/>
              </w:rPr>
              <w:t>Варианты ответов:</w:t>
            </w:r>
          </w:p>
          <w:p w:rsidR="007138DF" w:rsidRPr="00CD7EBC" w:rsidRDefault="007138DF" w:rsidP="00CD7E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7EBC">
              <w:rPr>
                <w:rFonts w:ascii="Times New Roman" w:hAnsi="Times New Roman"/>
                <w:sz w:val="24"/>
                <w:szCs w:val="24"/>
              </w:rPr>
              <w:t>а) 20,8</w:t>
            </w:r>
          </w:p>
          <w:p w:rsidR="007138DF" w:rsidRPr="00CD7EBC" w:rsidRDefault="007138DF" w:rsidP="00CD7E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7EBC">
              <w:rPr>
                <w:rFonts w:ascii="Times New Roman" w:hAnsi="Times New Roman"/>
                <w:sz w:val="24"/>
                <w:szCs w:val="24"/>
              </w:rPr>
              <w:t>б) 34</w:t>
            </w:r>
          </w:p>
          <w:p w:rsidR="007138DF" w:rsidRPr="00CD7EBC" w:rsidRDefault="007138DF" w:rsidP="00CD7E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7EBC">
              <w:rPr>
                <w:rFonts w:ascii="Times New Roman" w:hAnsi="Times New Roman"/>
                <w:sz w:val="24"/>
                <w:szCs w:val="24"/>
              </w:rPr>
              <w:t>в) 3,4</w:t>
            </w:r>
          </w:p>
          <w:p w:rsidR="007138DF" w:rsidRPr="00CD7EBC" w:rsidRDefault="007138DF" w:rsidP="00CD7E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7EBC">
              <w:rPr>
                <w:rFonts w:ascii="Times New Roman" w:hAnsi="Times New Roman"/>
                <w:sz w:val="24"/>
                <w:szCs w:val="24"/>
              </w:rPr>
              <w:t>г) 4,3</w:t>
            </w:r>
          </w:p>
        </w:tc>
        <w:tc>
          <w:tcPr>
            <w:tcW w:w="2393" w:type="dxa"/>
          </w:tcPr>
          <w:p w:rsidR="007138DF" w:rsidRPr="00CD7EBC" w:rsidRDefault="007138DF" w:rsidP="00CD7E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7EBC">
              <w:rPr>
                <w:rFonts w:ascii="Times New Roman" w:hAnsi="Times New Roman"/>
                <w:sz w:val="24"/>
                <w:szCs w:val="24"/>
              </w:rPr>
              <w:t>4) х + 4,837 = 6,5</w:t>
            </w:r>
          </w:p>
          <w:p w:rsidR="007138DF" w:rsidRPr="00CD7EBC" w:rsidRDefault="007138DF" w:rsidP="00CD7E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7EBC">
              <w:rPr>
                <w:rFonts w:ascii="Times New Roman" w:hAnsi="Times New Roman"/>
                <w:sz w:val="24"/>
                <w:szCs w:val="24"/>
              </w:rPr>
              <w:t>Варианты ответов:</w:t>
            </w:r>
          </w:p>
          <w:p w:rsidR="007138DF" w:rsidRPr="00CD7EBC" w:rsidRDefault="007138DF" w:rsidP="00CD7E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7EBC">
              <w:rPr>
                <w:rFonts w:ascii="Times New Roman" w:hAnsi="Times New Roman"/>
                <w:sz w:val="24"/>
                <w:szCs w:val="24"/>
              </w:rPr>
              <w:t>а) 1,663</w:t>
            </w:r>
          </w:p>
          <w:p w:rsidR="007138DF" w:rsidRPr="00CD7EBC" w:rsidRDefault="007138DF" w:rsidP="00CD7E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7EBC">
              <w:rPr>
                <w:rFonts w:ascii="Times New Roman" w:hAnsi="Times New Roman"/>
                <w:sz w:val="24"/>
                <w:szCs w:val="24"/>
              </w:rPr>
              <w:t>б) 1,737</w:t>
            </w:r>
          </w:p>
          <w:p w:rsidR="007138DF" w:rsidRPr="00CD7EBC" w:rsidRDefault="007138DF" w:rsidP="00CD7E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7EBC">
              <w:rPr>
                <w:rFonts w:ascii="Times New Roman" w:hAnsi="Times New Roman"/>
                <w:sz w:val="24"/>
                <w:szCs w:val="24"/>
              </w:rPr>
              <w:t>в) 11,337</w:t>
            </w:r>
          </w:p>
          <w:p w:rsidR="007138DF" w:rsidRPr="00CD7EBC" w:rsidRDefault="007138DF" w:rsidP="00CD7E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7EBC">
              <w:rPr>
                <w:rFonts w:ascii="Times New Roman" w:hAnsi="Times New Roman"/>
                <w:sz w:val="24"/>
                <w:szCs w:val="24"/>
              </w:rPr>
              <w:t>г) 4,772</w:t>
            </w:r>
          </w:p>
        </w:tc>
      </w:tr>
      <w:tr w:rsidR="007138DF" w:rsidRPr="00E8300D" w:rsidTr="00E8300D">
        <w:tc>
          <w:tcPr>
            <w:tcW w:w="9571" w:type="dxa"/>
            <w:gridSpan w:val="4"/>
          </w:tcPr>
          <w:p w:rsidR="007138DF" w:rsidRPr="00E8300D" w:rsidRDefault="007138DF" w:rsidP="00E830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00D">
              <w:rPr>
                <w:rFonts w:ascii="Times New Roman" w:hAnsi="Times New Roman"/>
                <w:sz w:val="24"/>
                <w:szCs w:val="24"/>
              </w:rPr>
              <w:t>Представить данное число в идее суммы двух чисел</w:t>
            </w:r>
          </w:p>
        </w:tc>
      </w:tr>
      <w:tr w:rsidR="007138DF" w:rsidRPr="00E8300D" w:rsidTr="00E8300D">
        <w:tc>
          <w:tcPr>
            <w:tcW w:w="2392" w:type="dxa"/>
          </w:tcPr>
          <w:p w:rsidR="007138DF" w:rsidRPr="00CD7EBC" w:rsidRDefault="007138DF" w:rsidP="00CD7E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7EBC">
              <w:rPr>
                <w:rFonts w:ascii="Times New Roman" w:hAnsi="Times New Roman"/>
                <w:sz w:val="24"/>
                <w:szCs w:val="24"/>
              </w:rPr>
              <w:t>1) Число 25,6</w:t>
            </w:r>
          </w:p>
          <w:p w:rsidR="007138DF" w:rsidRPr="00CD7EBC" w:rsidRDefault="007138DF" w:rsidP="00CD7E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7EBC">
              <w:rPr>
                <w:rFonts w:ascii="Times New Roman" w:hAnsi="Times New Roman"/>
                <w:sz w:val="24"/>
                <w:szCs w:val="24"/>
              </w:rPr>
              <w:t>Варианты ответов:</w:t>
            </w:r>
          </w:p>
          <w:p w:rsidR="007138DF" w:rsidRPr="00CD7EBC" w:rsidRDefault="007138DF" w:rsidP="00CD7E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7EBC">
              <w:rPr>
                <w:rFonts w:ascii="Times New Roman" w:hAnsi="Times New Roman"/>
                <w:sz w:val="24"/>
                <w:szCs w:val="24"/>
              </w:rPr>
              <w:t>а) 13,6 и 13</w:t>
            </w:r>
          </w:p>
          <w:p w:rsidR="007138DF" w:rsidRPr="00CD7EBC" w:rsidRDefault="007138DF" w:rsidP="00CD7E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7EBC">
              <w:rPr>
                <w:rFonts w:ascii="Times New Roman" w:hAnsi="Times New Roman"/>
                <w:sz w:val="24"/>
                <w:szCs w:val="24"/>
              </w:rPr>
              <w:t>б) 12,1 и 12,5</w:t>
            </w:r>
          </w:p>
          <w:p w:rsidR="007138DF" w:rsidRPr="00CD7EBC" w:rsidRDefault="007138DF" w:rsidP="00CD7E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7EBC">
              <w:rPr>
                <w:rFonts w:ascii="Times New Roman" w:hAnsi="Times New Roman"/>
                <w:sz w:val="24"/>
                <w:szCs w:val="24"/>
              </w:rPr>
              <w:t>в) 11,27 и 14,13</w:t>
            </w:r>
          </w:p>
          <w:p w:rsidR="007138DF" w:rsidRPr="00CD7EBC" w:rsidRDefault="007138DF" w:rsidP="00CD7E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7EBC">
              <w:rPr>
                <w:rFonts w:ascii="Times New Roman" w:hAnsi="Times New Roman"/>
                <w:sz w:val="24"/>
                <w:szCs w:val="24"/>
              </w:rPr>
              <w:t>г) 13,135 и 12,465</w:t>
            </w:r>
          </w:p>
        </w:tc>
        <w:tc>
          <w:tcPr>
            <w:tcW w:w="2393" w:type="dxa"/>
          </w:tcPr>
          <w:p w:rsidR="007138DF" w:rsidRPr="00CD7EBC" w:rsidRDefault="007138DF" w:rsidP="00CD7E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7EBC">
              <w:rPr>
                <w:rFonts w:ascii="Times New Roman" w:hAnsi="Times New Roman"/>
                <w:sz w:val="24"/>
                <w:szCs w:val="24"/>
              </w:rPr>
              <w:t>2) Число 42,8</w:t>
            </w:r>
          </w:p>
          <w:p w:rsidR="007138DF" w:rsidRPr="00CD7EBC" w:rsidRDefault="007138DF" w:rsidP="00CD7E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7EBC">
              <w:rPr>
                <w:rFonts w:ascii="Times New Roman" w:hAnsi="Times New Roman"/>
                <w:sz w:val="24"/>
                <w:szCs w:val="24"/>
              </w:rPr>
              <w:t>Варианты ответов:</w:t>
            </w:r>
          </w:p>
          <w:p w:rsidR="007138DF" w:rsidRPr="00CD7EBC" w:rsidRDefault="007138DF" w:rsidP="00CD7E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7EBC">
              <w:rPr>
                <w:rFonts w:ascii="Times New Roman" w:hAnsi="Times New Roman"/>
                <w:sz w:val="24"/>
                <w:szCs w:val="24"/>
              </w:rPr>
              <w:t>а) 31,8 и 12</w:t>
            </w:r>
          </w:p>
          <w:p w:rsidR="007138DF" w:rsidRPr="00CD7EBC" w:rsidRDefault="007138DF" w:rsidP="00CD7E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7EBC">
              <w:rPr>
                <w:rFonts w:ascii="Times New Roman" w:hAnsi="Times New Roman"/>
                <w:sz w:val="24"/>
                <w:szCs w:val="24"/>
              </w:rPr>
              <w:t>б) 30,706 и 12,094</w:t>
            </w:r>
          </w:p>
          <w:p w:rsidR="007138DF" w:rsidRPr="00CD7EBC" w:rsidRDefault="007138DF" w:rsidP="00CD7E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7EBC">
              <w:rPr>
                <w:rFonts w:ascii="Times New Roman" w:hAnsi="Times New Roman"/>
                <w:sz w:val="24"/>
                <w:szCs w:val="24"/>
              </w:rPr>
              <w:t>в) 32,3 и 10,4</w:t>
            </w:r>
          </w:p>
          <w:p w:rsidR="007138DF" w:rsidRPr="00CD7EBC" w:rsidRDefault="007138DF" w:rsidP="00CD7E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7EBC">
              <w:rPr>
                <w:rFonts w:ascii="Times New Roman" w:hAnsi="Times New Roman"/>
                <w:sz w:val="24"/>
                <w:szCs w:val="24"/>
              </w:rPr>
              <w:t>г) 30,25 и 12,45</w:t>
            </w:r>
          </w:p>
        </w:tc>
        <w:tc>
          <w:tcPr>
            <w:tcW w:w="2393" w:type="dxa"/>
          </w:tcPr>
          <w:p w:rsidR="007138DF" w:rsidRPr="00CD7EBC" w:rsidRDefault="007138DF" w:rsidP="00CD7E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7EBC">
              <w:rPr>
                <w:rFonts w:ascii="Times New Roman" w:hAnsi="Times New Roman"/>
                <w:sz w:val="24"/>
                <w:szCs w:val="24"/>
              </w:rPr>
              <w:t>3) Число 36,9</w:t>
            </w:r>
          </w:p>
          <w:p w:rsidR="007138DF" w:rsidRPr="00CD7EBC" w:rsidRDefault="007138DF" w:rsidP="00CD7E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7EBC">
              <w:rPr>
                <w:rFonts w:ascii="Times New Roman" w:hAnsi="Times New Roman"/>
                <w:sz w:val="24"/>
                <w:szCs w:val="24"/>
              </w:rPr>
              <w:t>Варианты ответов:</w:t>
            </w:r>
          </w:p>
          <w:p w:rsidR="007138DF" w:rsidRPr="00CD7EBC" w:rsidRDefault="007138DF" w:rsidP="00CD7E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7EBC">
              <w:rPr>
                <w:rFonts w:ascii="Times New Roman" w:hAnsi="Times New Roman"/>
                <w:sz w:val="24"/>
                <w:szCs w:val="24"/>
              </w:rPr>
              <w:t>а) 23,63 и 13,17</w:t>
            </w:r>
          </w:p>
          <w:p w:rsidR="007138DF" w:rsidRPr="00CD7EBC" w:rsidRDefault="007138DF" w:rsidP="00CD7E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7EBC">
              <w:rPr>
                <w:rFonts w:ascii="Times New Roman" w:hAnsi="Times New Roman"/>
                <w:sz w:val="24"/>
                <w:szCs w:val="24"/>
              </w:rPr>
              <w:t>б) 22,4 и 24,5</w:t>
            </w:r>
          </w:p>
          <w:p w:rsidR="007138DF" w:rsidRPr="00CD7EBC" w:rsidRDefault="007138DF" w:rsidP="00CD7E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7EBC">
              <w:rPr>
                <w:rFonts w:ascii="Times New Roman" w:hAnsi="Times New Roman"/>
                <w:sz w:val="24"/>
                <w:szCs w:val="24"/>
              </w:rPr>
              <w:t>в) 21,481 и 15,417</w:t>
            </w:r>
          </w:p>
          <w:p w:rsidR="007138DF" w:rsidRPr="00CD7EBC" w:rsidRDefault="007138DF" w:rsidP="00CD7E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7EBC">
              <w:rPr>
                <w:rFonts w:ascii="Times New Roman" w:hAnsi="Times New Roman"/>
                <w:sz w:val="24"/>
                <w:szCs w:val="24"/>
              </w:rPr>
              <w:t>г) 21,2 и 15,6</w:t>
            </w:r>
          </w:p>
        </w:tc>
        <w:tc>
          <w:tcPr>
            <w:tcW w:w="2393" w:type="dxa"/>
          </w:tcPr>
          <w:p w:rsidR="007138DF" w:rsidRPr="00CD7EBC" w:rsidRDefault="007138DF" w:rsidP="00CD7E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7EBC">
              <w:rPr>
                <w:rFonts w:ascii="Times New Roman" w:hAnsi="Times New Roman"/>
                <w:sz w:val="24"/>
                <w:szCs w:val="24"/>
              </w:rPr>
              <w:t>4) Число 53,5</w:t>
            </w:r>
          </w:p>
          <w:p w:rsidR="007138DF" w:rsidRPr="00CD7EBC" w:rsidRDefault="007138DF" w:rsidP="00CD7E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7EBC">
              <w:rPr>
                <w:rFonts w:ascii="Times New Roman" w:hAnsi="Times New Roman"/>
                <w:sz w:val="24"/>
                <w:szCs w:val="24"/>
              </w:rPr>
              <w:t>Варианты ответов:</w:t>
            </w:r>
          </w:p>
          <w:p w:rsidR="007138DF" w:rsidRPr="00CD7EBC" w:rsidRDefault="007138DF" w:rsidP="00CD7E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7EBC">
              <w:rPr>
                <w:rFonts w:ascii="Times New Roman" w:hAnsi="Times New Roman"/>
                <w:sz w:val="24"/>
                <w:szCs w:val="24"/>
              </w:rPr>
              <w:t>а) 31,846 и 21,654</w:t>
            </w:r>
          </w:p>
          <w:p w:rsidR="007138DF" w:rsidRPr="00CD7EBC" w:rsidRDefault="007138DF" w:rsidP="00CD7E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7EBC">
              <w:rPr>
                <w:rFonts w:ascii="Times New Roman" w:hAnsi="Times New Roman"/>
                <w:sz w:val="24"/>
                <w:szCs w:val="24"/>
              </w:rPr>
              <w:t>б) 32,24 и 21,21</w:t>
            </w:r>
          </w:p>
          <w:p w:rsidR="007138DF" w:rsidRPr="00CD7EBC" w:rsidRDefault="007138DF" w:rsidP="00CD7E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7EBC">
              <w:rPr>
                <w:rFonts w:ascii="Times New Roman" w:hAnsi="Times New Roman"/>
                <w:sz w:val="24"/>
                <w:szCs w:val="24"/>
              </w:rPr>
              <w:t>в) 30,1 и 23,5</w:t>
            </w:r>
          </w:p>
          <w:p w:rsidR="007138DF" w:rsidRPr="00CD7EBC" w:rsidRDefault="007138DF" w:rsidP="00CD7E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7EBC">
              <w:rPr>
                <w:rFonts w:ascii="Times New Roman" w:hAnsi="Times New Roman"/>
                <w:sz w:val="24"/>
                <w:szCs w:val="24"/>
              </w:rPr>
              <w:t>г) 25,2 и 27,3</w:t>
            </w:r>
          </w:p>
        </w:tc>
      </w:tr>
      <w:tr w:rsidR="007138DF" w:rsidRPr="00E8300D" w:rsidTr="00E8300D">
        <w:tc>
          <w:tcPr>
            <w:tcW w:w="9571" w:type="dxa"/>
            <w:gridSpan w:val="4"/>
          </w:tcPr>
          <w:p w:rsidR="007138DF" w:rsidRPr="00E8300D" w:rsidRDefault="007138DF" w:rsidP="00E830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00D">
              <w:rPr>
                <w:rFonts w:ascii="Times New Roman" w:hAnsi="Times New Roman"/>
                <w:sz w:val="24"/>
                <w:szCs w:val="24"/>
              </w:rPr>
              <w:t>Какое число не является результатом ни одного из действий:</w:t>
            </w:r>
          </w:p>
        </w:tc>
      </w:tr>
      <w:tr w:rsidR="007138DF" w:rsidRPr="00E8300D" w:rsidTr="00E8300D">
        <w:tc>
          <w:tcPr>
            <w:tcW w:w="2392" w:type="dxa"/>
          </w:tcPr>
          <w:p w:rsidR="007138DF" w:rsidRPr="00CD7EBC" w:rsidRDefault="007138DF" w:rsidP="00CD7E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7EBC">
              <w:rPr>
                <w:rFonts w:ascii="Times New Roman" w:hAnsi="Times New Roman"/>
                <w:sz w:val="24"/>
                <w:szCs w:val="24"/>
              </w:rPr>
              <w:t>1) 20,01 – 11,1</w:t>
            </w:r>
          </w:p>
          <w:p w:rsidR="007138DF" w:rsidRPr="00CD7EBC" w:rsidRDefault="007138DF" w:rsidP="00CD7E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7EBC">
              <w:rPr>
                <w:rFonts w:ascii="Times New Roman" w:hAnsi="Times New Roman"/>
                <w:sz w:val="24"/>
                <w:szCs w:val="24"/>
              </w:rPr>
              <w:t>49 + 17,8</w:t>
            </w:r>
          </w:p>
          <w:p w:rsidR="007138DF" w:rsidRPr="00CD7EBC" w:rsidRDefault="007138DF" w:rsidP="00CD7E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7EBC">
              <w:rPr>
                <w:rFonts w:ascii="Times New Roman" w:hAnsi="Times New Roman"/>
                <w:sz w:val="24"/>
                <w:szCs w:val="24"/>
              </w:rPr>
              <w:t>73 - 6,3</w:t>
            </w:r>
          </w:p>
          <w:p w:rsidR="007138DF" w:rsidRPr="00CD7EBC" w:rsidRDefault="007138DF" w:rsidP="00CD7E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7EBC">
              <w:rPr>
                <w:rFonts w:ascii="Times New Roman" w:hAnsi="Times New Roman"/>
                <w:sz w:val="24"/>
                <w:szCs w:val="24"/>
              </w:rPr>
              <w:t>Варианты ответов:</w:t>
            </w:r>
          </w:p>
          <w:p w:rsidR="007138DF" w:rsidRPr="00CD7EBC" w:rsidRDefault="007138DF" w:rsidP="00CD7E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7EBC">
              <w:rPr>
                <w:rFonts w:ascii="Times New Roman" w:hAnsi="Times New Roman"/>
                <w:sz w:val="24"/>
                <w:szCs w:val="24"/>
              </w:rPr>
              <w:t>а) 67,7</w:t>
            </w:r>
          </w:p>
          <w:p w:rsidR="007138DF" w:rsidRPr="00CD7EBC" w:rsidRDefault="007138DF" w:rsidP="00CD7E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7EBC">
              <w:rPr>
                <w:rFonts w:ascii="Times New Roman" w:hAnsi="Times New Roman"/>
                <w:sz w:val="24"/>
                <w:szCs w:val="24"/>
              </w:rPr>
              <w:t>б) 66,8</w:t>
            </w:r>
          </w:p>
          <w:p w:rsidR="007138DF" w:rsidRPr="00CD7EBC" w:rsidRDefault="007138DF" w:rsidP="00CD7E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7EBC">
              <w:rPr>
                <w:rFonts w:ascii="Times New Roman" w:hAnsi="Times New Roman"/>
                <w:sz w:val="24"/>
                <w:szCs w:val="24"/>
              </w:rPr>
              <w:t>в) 8,91</w:t>
            </w:r>
          </w:p>
          <w:p w:rsidR="007138DF" w:rsidRPr="00CD7EBC" w:rsidRDefault="007138DF" w:rsidP="00CD7E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7EBC">
              <w:rPr>
                <w:rFonts w:ascii="Times New Roman" w:hAnsi="Times New Roman"/>
                <w:sz w:val="24"/>
                <w:szCs w:val="24"/>
              </w:rPr>
              <w:t>г) 66,7</w:t>
            </w:r>
          </w:p>
        </w:tc>
        <w:tc>
          <w:tcPr>
            <w:tcW w:w="2393" w:type="dxa"/>
          </w:tcPr>
          <w:p w:rsidR="007138DF" w:rsidRPr="00CD7EBC" w:rsidRDefault="007138DF" w:rsidP="00CD7E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7EBC">
              <w:rPr>
                <w:rFonts w:ascii="Times New Roman" w:hAnsi="Times New Roman"/>
                <w:sz w:val="24"/>
                <w:szCs w:val="24"/>
              </w:rPr>
              <w:t>2) 30,02 – 16,2</w:t>
            </w:r>
          </w:p>
          <w:p w:rsidR="007138DF" w:rsidRPr="00CD7EBC" w:rsidRDefault="007138DF" w:rsidP="00CD7E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7EBC">
              <w:rPr>
                <w:rFonts w:ascii="Times New Roman" w:hAnsi="Times New Roman"/>
                <w:sz w:val="24"/>
                <w:szCs w:val="24"/>
              </w:rPr>
              <w:t>65 - 17,4</w:t>
            </w:r>
          </w:p>
          <w:p w:rsidR="007138DF" w:rsidRPr="00CD7EBC" w:rsidRDefault="007138DF" w:rsidP="00CD7E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7EBC">
              <w:rPr>
                <w:rFonts w:ascii="Times New Roman" w:hAnsi="Times New Roman"/>
                <w:sz w:val="24"/>
                <w:szCs w:val="24"/>
              </w:rPr>
              <w:t>21 + 26,3</w:t>
            </w:r>
          </w:p>
          <w:p w:rsidR="007138DF" w:rsidRPr="00CD7EBC" w:rsidRDefault="007138DF" w:rsidP="00CD7E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7EBC">
              <w:rPr>
                <w:rFonts w:ascii="Times New Roman" w:hAnsi="Times New Roman"/>
                <w:sz w:val="24"/>
                <w:szCs w:val="24"/>
              </w:rPr>
              <w:t>Варианты ответов:</w:t>
            </w:r>
          </w:p>
          <w:p w:rsidR="007138DF" w:rsidRPr="00CD7EBC" w:rsidRDefault="007138DF" w:rsidP="00CD7E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7EBC">
              <w:rPr>
                <w:rFonts w:ascii="Times New Roman" w:hAnsi="Times New Roman"/>
                <w:sz w:val="24"/>
                <w:szCs w:val="24"/>
              </w:rPr>
              <w:t>а) 13,82</w:t>
            </w:r>
          </w:p>
          <w:p w:rsidR="007138DF" w:rsidRPr="00CD7EBC" w:rsidRDefault="007138DF" w:rsidP="00CD7E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7EBC">
              <w:rPr>
                <w:rFonts w:ascii="Times New Roman" w:hAnsi="Times New Roman"/>
                <w:sz w:val="24"/>
                <w:szCs w:val="24"/>
              </w:rPr>
              <w:t>б) 48,6</w:t>
            </w:r>
          </w:p>
          <w:p w:rsidR="007138DF" w:rsidRPr="00CD7EBC" w:rsidRDefault="007138DF" w:rsidP="00CD7E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7EBC">
              <w:rPr>
                <w:rFonts w:ascii="Times New Roman" w:hAnsi="Times New Roman"/>
                <w:sz w:val="24"/>
                <w:szCs w:val="24"/>
              </w:rPr>
              <w:t>в) 47,3</w:t>
            </w:r>
          </w:p>
          <w:p w:rsidR="007138DF" w:rsidRPr="00CD7EBC" w:rsidRDefault="007138DF" w:rsidP="00CD7E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7EBC">
              <w:rPr>
                <w:rFonts w:ascii="Times New Roman" w:hAnsi="Times New Roman"/>
                <w:sz w:val="24"/>
                <w:szCs w:val="24"/>
              </w:rPr>
              <w:t>г) 47,6</w:t>
            </w:r>
          </w:p>
        </w:tc>
        <w:tc>
          <w:tcPr>
            <w:tcW w:w="2393" w:type="dxa"/>
          </w:tcPr>
          <w:p w:rsidR="007138DF" w:rsidRPr="00CD7EBC" w:rsidRDefault="007138DF" w:rsidP="00CD7E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7EBC">
              <w:rPr>
                <w:rFonts w:ascii="Times New Roman" w:hAnsi="Times New Roman"/>
                <w:sz w:val="24"/>
                <w:szCs w:val="24"/>
              </w:rPr>
              <w:t>3) 40,03 – 13,3</w:t>
            </w:r>
          </w:p>
          <w:p w:rsidR="007138DF" w:rsidRPr="00CD7EBC" w:rsidRDefault="007138DF" w:rsidP="00CD7E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7EBC">
              <w:rPr>
                <w:rFonts w:ascii="Times New Roman" w:hAnsi="Times New Roman"/>
                <w:sz w:val="24"/>
                <w:szCs w:val="24"/>
              </w:rPr>
              <w:t>31 + 23,5</w:t>
            </w:r>
          </w:p>
          <w:p w:rsidR="007138DF" w:rsidRPr="00CD7EBC" w:rsidRDefault="007138DF" w:rsidP="00CD7E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7EBC">
              <w:rPr>
                <w:rFonts w:ascii="Times New Roman" w:hAnsi="Times New Roman"/>
                <w:sz w:val="24"/>
                <w:szCs w:val="24"/>
              </w:rPr>
              <w:t>62 - 7,4</w:t>
            </w:r>
          </w:p>
          <w:p w:rsidR="007138DF" w:rsidRPr="00CD7EBC" w:rsidRDefault="007138DF" w:rsidP="00CD7E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7EBC">
              <w:rPr>
                <w:rFonts w:ascii="Times New Roman" w:hAnsi="Times New Roman"/>
                <w:sz w:val="24"/>
                <w:szCs w:val="24"/>
              </w:rPr>
              <w:t>Варианты ответов:</w:t>
            </w:r>
          </w:p>
          <w:p w:rsidR="007138DF" w:rsidRPr="00CD7EBC" w:rsidRDefault="007138DF" w:rsidP="00CD7E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7EBC">
              <w:rPr>
                <w:rFonts w:ascii="Times New Roman" w:hAnsi="Times New Roman"/>
                <w:sz w:val="24"/>
                <w:szCs w:val="24"/>
              </w:rPr>
              <w:t>а) 54,6</w:t>
            </w:r>
          </w:p>
          <w:p w:rsidR="007138DF" w:rsidRPr="00CD7EBC" w:rsidRDefault="007138DF" w:rsidP="00CD7E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7EBC">
              <w:rPr>
                <w:rFonts w:ascii="Times New Roman" w:hAnsi="Times New Roman"/>
                <w:sz w:val="24"/>
                <w:szCs w:val="24"/>
              </w:rPr>
              <w:t>б) 54,5</w:t>
            </w:r>
          </w:p>
          <w:p w:rsidR="007138DF" w:rsidRPr="00CD7EBC" w:rsidRDefault="007138DF" w:rsidP="00CD7E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7EBC">
              <w:rPr>
                <w:rFonts w:ascii="Times New Roman" w:hAnsi="Times New Roman"/>
                <w:sz w:val="24"/>
                <w:szCs w:val="24"/>
              </w:rPr>
              <w:t xml:space="preserve">в) 55,6 </w:t>
            </w:r>
          </w:p>
          <w:p w:rsidR="007138DF" w:rsidRPr="00CD7EBC" w:rsidRDefault="007138DF" w:rsidP="00CD7E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7EBC">
              <w:rPr>
                <w:rFonts w:ascii="Times New Roman" w:hAnsi="Times New Roman"/>
                <w:sz w:val="24"/>
                <w:szCs w:val="24"/>
              </w:rPr>
              <w:t>г) 26,73</w:t>
            </w:r>
          </w:p>
        </w:tc>
        <w:tc>
          <w:tcPr>
            <w:tcW w:w="2393" w:type="dxa"/>
          </w:tcPr>
          <w:p w:rsidR="007138DF" w:rsidRPr="00CD7EBC" w:rsidRDefault="007138DF" w:rsidP="00CD7E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7EBC">
              <w:rPr>
                <w:rFonts w:ascii="Times New Roman" w:hAnsi="Times New Roman"/>
                <w:sz w:val="24"/>
                <w:szCs w:val="24"/>
              </w:rPr>
              <w:t>4) 50,04 – 27,4</w:t>
            </w:r>
          </w:p>
          <w:p w:rsidR="007138DF" w:rsidRPr="00CD7EBC" w:rsidRDefault="007138DF" w:rsidP="00CD7E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7EBC">
              <w:rPr>
                <w:rFonts w:ascii="Times New Roman" w:hAnsi="Times New Roman"/>
                <w:sz w:val="24"/>
                <w:szCs w:val="24"/>
              </w:rPr>
              <w:t>96 - 34,7</w:t>
            </w:r>
          </w:p>
          <w:p w:rsidR="007138DF" w:rsidRPr="00CD7EBC" w:rsidRDefault="007138DF" w:rsidP="00CD7E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7EBC">
              <w:rPr>
                <w:rFonts w:ascii="Times New Roman" w:hAnsi="Times New Roman"/>
                <w:sz w:val="24"/>
                <w:szCs w:val="24"/>
              </w:rPr>
              <w:t>45 + 16,5</w:t>
            </w:r>
          </w:p>
          <w:p w:rsidR="007138DF" w:rsidRPr="00CD7EBC" w:rsidRDefault="007138DF" w:rsidP="00CD7E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7EBC">
              <w:rPr>
                <w:rFonts w:ascii="Times New Roman" w:hAnsi="Times New Roman"/>
                <w:sz w:val="24"/>
                <w:szCs w:val="24"/>
              </w:rPr>
              <w:t>Варианты ответов:</w:t>
            </w:r>
          </w:p>
          <w:p w:rsidR="007138DF" w:rsidRPr="00CD7EBC" w:rsidRDefault="007138DF" w:rsidP="00CD7E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7EBC">
              <w:rPr>
                <w:rFonts w:ascii="Times New Roman" w:hAnsi="Times New Roman"/>
                <w:sz w:val="24"/>
                <w:szCs w:val="24"/>
              </w:rPr>
              <w:t>а) 61,3</w:t>
            </w:r>
          </w:p>
          <w:p w:rsidR="007138DF" w:rsidRPr="00CD7EBC" w:rsidRDefault="007138DF" w:rsidP="00CD7E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7EBC">
              <w:rPr>
                <w:rFonts w:ascii="Times New Roman" w:hAnsi="Times New Roman"/>
                <w:sz w:val="24"/>
                <w:szCs w:val="24"/>
              </w:rPr>
              <w:t>б) 22,64</w:t>
            </w:r>
          </w:p>
          <w:p w:rsidR="007138DF" w:rsidRPr="00CD7EBC" w:rsidRDefault="007138DF" w:rsidP="00CD7E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7EBC">
              <w:rPr>
                <w:rFonts w:ascii="Times New Roman" w:hAnsi="Times New Roman"/>
                <w:sz w:val="24"/>
                <w:szCs w:val="24"/>
              </w:rPr>
              <w:t>в) 61,5</w:t>
            </w:r>
          </w:p>
          <w:p w:rsidR="007138DF" w:rsidRPr="00CD7EBC" w:rsidRDefault="007138DF" w:rsidP="00CD7E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7EBC">
              <w:rPr>
                <w:rFonts w:ascii="Times New Roman" w:hAnsi="Times New Roman"/>
                <w:sz w:val="24"/>
                <w:szCs w:val="24"/>
              </w:rPr>
              <w:t>г) 62,3</w:t>
            </w:r>
          </w:p>
        </w:tc>
      </w:tr>
    </w:tbl>
    <w:p w:rsidR="007138DF" w:rsidRPr="00895EC0" w:rsidRDefault="007138DF" w:rsidP="004F3A29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презентации каждое из </w:t>
      </w:r>
      <w:r w:rsidRPr="00895EC0">
        <w:rPr>
          <w:rFonts w:ascii="Times New Roman" w:hAnsi="Times New Roman"/>
          <w:sz w:val="24"/>
          <w:szCs w:val="24"/>
        </w:rPr>
        <w:t>заданий выполнено на отдельном слайде. Напротив каждого варианта ответов на каждом слайде установлены управляющие кнопки. При правильном выборе ответа ученик с первого этапа переходит на одну из задач второго этапа, аналогично он переходит на третий и четвёртый этапы. И только комбинация четырёх правильных ответов приводит его на слайд поздравления. Если же на каком-либо этапе ученик ошибся, пусть даже только один раз, управляющие кнопки всегда будут возвращать его в начало лабиринта. Меняя задачу первого этапа, можно получить, по меньшей мере, 4 варианта этой игры.</w:t>
      </w:r>
    </w:p>
    <w:p w:rsidR="007138DF" w:rsidRDefault="007138DF" w:rsidP="004F3A29">
      <w:pPr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895EC0">
        <w:rPr>
          <w:rFonts w:ascii="Times New Roman" w:hAnsi="Times New Roman"/>
          <w:i/>
          <w:sz w:val="24"/>
          <w:szCs w:val="24"/>
        </w:rPr>
        <w:t>В конце урока п</w:t>
      </w:r>
      <w:r>
        <w:rPr>
          <w:rFonts w:ascii="Times New Roman" w:hAnsi="Times New Roman"/>
          <w:i/>
          <w:sz w:val="24"/>
          <w:szCs w:val="24"/>
        </w:rPr>
        <w:t>роводится подведение итогов игр.</w:t>
      </w:r>
    </w:p>
    <w:p w:rsidR="007138DF" w:rsidRDefault="007138DF" w:rsidP="009B7587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Учитель: Вы все успешно выбрались из лабиринта, поэтому  все- молодцы! Те, кто были первыми (несколько человек – 2 - 4), заслуживают наибольшего поощрения, они еще были и спасателями – помогали друзьям! Самостоятельно выбрались, но немного отстали по времени от лидеров  - молодцы, вы хорошо поработали!</w:t>
      </w:r>
    </w:p>
    <w:p w:rsidR="007138DF" w:rsidRDefault="007138DF" w:rsidP="009B7587">
      <w:pPr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Уровень усвоения: Молодцы – оценка удовлетворительно.</w:t>
      </w:r>
    </w:p>
    <w:p w:rsidR="007138DF" w:rsidRDefault="007138DF" w:rsidP="009B7587">
      <w:pPr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                       Самостоятельно выполняли задания – хорошо.</w:t>
      </w:r>
    </w:p>
    <w:p w:rsidR="007138DF" w:rsidRPr="004C30E1" w:rsidRDefault="007138DF" w:rsidP="009B7587">
      <w:pPr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4"/>
          <w:szCs w:val="24"/>
        </w:rPr>
        <w:t xml:space="preserve">                              Те, кто заслуживает наибольшего поощрения – отлично. (Называются фамилии учащихся)</w:t>
      </w:r>
    </w:p>
    <w:sectPr w:rsidR="007138DF" w:rsidRPr="004C30E1" w:rsidSect="006850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6E252B"/>
    <w:multiLevelType w:val="hybridMultilevel"/>
    <w:tmpl w:val="A042732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6982D81"/>
    <w:multiLevelType w:val="hybridMultilevel"/>
    <w:tmpl w:val="AA70108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E5908"/>
    <w:rsid w:val="00002D6F"/>
    <w:rsid w:val="00004706"/>
    <w:rsid w:val="00004758"/>
    <w:rsid w:val="000056C3"/>
    <w:rsid w:val="00006807"/>
    <w:rsid w:val="00006F8C"/>
    <w:rsid w:val="00010F27"/>
    <w:rsid w:val="00011114"/>
    <w:rsid w:val="00013878"/>
    <w:rsid w:val="000160E8"/>
    <w:rsid w:val="00016982"/>
    <w:rsid w:val="0002264D"/>
    <w:rsid w:val="00027495"/>
    <w:rsid w:val="00031949"/>
    <w:rsid w:val="00034D10"/>
    <w:rsid w:val="000358B0"/>
    <w:rsid w:val="00035986"/>
    <w:rsid w:val="00037267"/>
    <w:rsid w:val="0004073C"/>
    <w:rsid w:val="0004426C"/>
    <w:rsid w:val="00044D11"/>
    <w:rsid w:val="00045360"/>
    <w:rsid w:val="00046FF5"/>
    <w:rsid w:val="00051528"/>
    <w:rsid w:val="000518A5"/>
    <w:rsid w:val="00052999"/>
    <w:rsid w:val="00052EA5"/>
    <w:rsid w:val="00052FE3"/>
    <w:rsid w:val="00053D48"/>
    <w:rsid w:val="000555CB"/>
    <w:rsid w:val="00056C76"/>
    <w:rsid w:val="00057422"/>
    <w:rsid w:val="000610AC"/>
    <w:rsid w:val="00062B2F"/>
    <w:rsid w:val="000701EF"/>
    <w:rsid w:val="00070A02"/>
    <w:rsid w:val="000716F0"/>
    <w:rsid w:val="00071EBE"/>
    <w:rsid w:val="00073423"/>
    <w:rsid w:val="00073D12"/>
    <w:rsid w:val="00076499"/>
    <w:rsid w:val="0007682C"/>
    <w:rsid w:val="00077558"/>
    <w:rsid w:val="000838CB"/>
    <w:rsid w:val="00083A97"/>
    <w:rsid w:val="000851AF"/>
    <w:rsid w:val="00085F75"/>
    <w:rsid w:val="00090908"/>
    <w:rsid w:val="00091BE7"/>
    <w:rsid w:val="00095794"/>
    <w:rsid w:val="0009597B"/>
    <w:rsid w:val="000967DD"/>
    <w:rsid w:val="00097B80"/>
    <w:rsid w:val="00097CDB"/>
    <w:rsid w:val="00097E1D"/>
    <w:rsid w:val="000A6B46"/>
    <w:rsid w:val="000A7E44"/>
    <w:rsid w:val="000B1764"/>
    <w:rsid w:val="000B2194"/>
    <w:rsid w:val="000B67FF"/>
    <w:rsid w:val="000C35A5"/>
    <w:rsid w:val="000C4981"/>
    <w:rsid w:val="000C4B04"/>
    <w:rsid w:val="000C7F09"/>
    <w:rsid w:val="000D331A"/>
    <w:rsid w:val="000D48C7"/>
    <w:rsid w:val="000D4B76"/>
    <w:rsid w:val="000D4BE5"/>
    <w:rsid w:val="000D57AC"/>
    <w:rsid w:val="000D77A2"/>
    <w:rsid w:val="000E2397"/>
    <w:rsid w:val="000E24F6"/>
    <w:rsid w:val="000E26F0"/>
    <w:rsid w:val="000E3317"/>
    <w:rsid w:val="000E398E"/>
    <w:rsid w:val="000E3B55"/>
    <w:rsid w:val="000E657E"/>
    <w:rsid w:val="000F1F62"/>
    <w:rsid w:val="000F3552"/>
    <w:rsid w:val="000F4C2E"/>
    <w:rsid w:val="000F70E9"/>
    <w:rsid w:val="00104AFB"/>
    <w:rsid w:val="001066FF"/>
    <w:rsid w:val="00107E17"/>
    <w:rsid w:val="001109BF"/>
    <w:rsid w:val="00110D72"/>
    <w:rsid w:val="00113A77"/>
    <w:rsid w:val="0012392D"/>
    <w:rsid w:val="00125362"/>
    <w:rsid w:val="00125BC3"/>
    <w:rsid w:val="00126F35"/>
    <w:rsid w:val="00127B81"/>
    <w:rsid w:val="00130724"/>
    <w:rsid w:val="00137228"/>
    <w:rsid w:val="001376DD"/>
    <w:rsid w:val="0013779D"/>
    <w:rsid w:val="00140409"/>
    <w:rsid w:val="00140C3B"/>
    <w:rsid w:val="00141429"/>
    <w:rsid w:val="00142818"/>
    <w:rsid w:val="001428B3"/>
    <w:rsid w:val="001475CC"/>
    <w:rsid w:val="001500BF"/>
    <w:rsid w:val="001509C7"/>
    <w:rsid w:val="001515F5"/>
    <w:rsid w:val="0015165C"/>
    <w:rsid w:val="0015406B"/>
    <w:rsid w:val="00155431"/>
    <w:rsid w:val="00157CD4"/>
    <w:rsid w:val="00160DC9"/>
    <w:rsid w:val="00162559"/>
    <w:rsid w:val="001633E6"/>
    <w:rsid w:val="001652A7"/>
    <w:rsid w:val="001658DC"/>
    <w:rsid w:val="001663B7"/>
    <w:rsid w:val="00166620"/>
    <w:rsid w:val="00170CE7"/>
    <w:rsid w:val="00181305"/>
    <w:rsid w:val="00181CF9"/>
    <w:rsid w:val="00184399"/>
    <w:rsid w:val="00184B61"/>
    <w:rsid w:val="00184C8A"/>
    <w:rsid w:val="0018507B"/>
    <w:rsid w:val="00185B3C"/>
    <w:rsid w:val="00186865"/>
    <w:rsid w:val="001932AC"/>
    <w:rsid w:val="00194C06"/>
    <w:rsid w:val="00195352"/>
    <w:rsid w:val="001A0DFC"/>
    <w:rsid w:val="001A1C6E"/>
    <w:rsid w:val="001A2F0D"/>
    <w:rsid w:val="001A2FB7"/>
    <w:rsid w:val="001A5383"/>
    <w:rsid w:val="001A55F8"/>
    <w:rsid w:val="001B0A25"/>
    <w:rsid w:val="001B1906"/>
    <w:rsid w:val="001B4274"/>
    <w:rsid w:val="001C0248"/>
    <w:rsid w:val="001C09CB"/>
    <w:rsid w:val="001C3922"/>
    <w:rsid w:val="001C3BD5"/>
    <w:rsid w:val="001C57F7"/>
    <w:rsid w:val="001C5AE1"/>
    <w:rsid w:val="001C6E6B"/>
    <w:rsid w:val="001C7796"/>
    <w:rsid w:val="001C7AD5"/>
    <w:rsid w:val="001D0309"/>
    <w:rsid w:val="001D2429"/>
    <w:rsid w:val="001D36B3"/>
    <w:rsid w:val="001D4FCB"/>
    <w:rsid w:val="001D63C0"/>
    <w:rsid w:val="001D7AAB"/>
    <w:rsid w:val="001D7F0B"/>
    <w:rsid w:val="001E1A23"/>
    <w:rsid w:val="001E247F"/>
    <w:rsid w:val="001E328C"/>
    <w:rsid w:val="001E43F0"/>
    <w:rsid w:val="001E4694"/>
    <w:rsid w:val="001E6F37"/>
    <w:rsid w:val="001F262F"/>
    <w:rsid w:val="001F52C8"/>
    <w:rsid w:val="002000CE"/>
    <w:rsid w:val="00202660"/>
    <w:rsid w:val="002047FF"/>
    <w:rsid w:val="00204C9E"/>
    <w:rsid w:val="002060E9"/>
    <w:rsid w:val="00206BEC"/>
    <w:rsid w:val="002076B7"/>
    <w:rsid w:val="00210534"/>
    <w:rsid w:val="00214E0B"/>
    <w:rsid w:val="00215F0C"/>
    <w:rsid w:val="00217D59"/>
    <w:rsid w:val="00220B32"/>
    <w:rsid w:val="00221D4A"/>
    <w:rsid w:val="0022484F"/>
    <w:rsid w:val="002250BF"/>
    <w:rsid w:val="002264B3"/>
    <w:rsid w:val="002272D5"/>
    <w:rsid w:val="00227EC9"/>
    <w:rsid w:val="002318A4"/>
    <w:rsid w:val="00231FBE"/>
    <w:rsid w:val="00233E79"/>
    <w:rsid w:val="002354AA"/>
    <w:rsid w:val="00235AC5"/>
    <w:rsid w:val="00236AD7"/>
    <w:rsid w:val="00236CEE"/>
    <w:rsid w:val="002374F6"/>
    <w:rsid w:val="002418CD"/>
    <w:rsid w:val="00241CA7"/>
    <w:rsid w:val="00243386"/>
    <w:rsid w:val="00244062"/>
    <w:rsid w:val="0024779E"/>
    <w:rsid w:val="00251F35"/>
    <w:rsid w:val="00252AD5"/>
    <w:rsid w:val="00255A90"/>
    <w:rsid w:val="002560E9"/>
    <w:rsid w:val="00257707"/>
    <w:rsid w:val="00262C8B"/>
    <w:rsid w:val="00264181"/>
    <w:rsid w:val="002652F8"/>
    <w:rsid w:val="002675A8"/>
    <w:rsid w:val="00267B65"/>
    <w:rsid w:val="002706AE"/>
    <w:rsid w:val="00272BFE"/>
    <w:rsid w:val="002759D6"/>
    <w:rsid w:val="002809D8"/>
    <w:rsid w:val="00280D66"/>
    <w:rsid w:val="002814BD"/>
    <w:rsid w:val="00281CC4"/>
    <w:rsid w:val="00282993"/>
    <w:rsid w:val="0029103F"/>
    <w:rsid w:val="00292085"/>
    <w:rsid w:val="00294C07"/>
    <w:rsid w:val="00297245"/>
    <w:rsid w:val="002A0759"/>
    <w:rsid w:val="002A1D60"/>
    <w:rsid w:val="002A5DBA"/>
    <w:rsid w:val="002B04AA"/>
    <w:rsid w:val="002B4F5B"/>
    <w:rsid w:val="002C1341"/>
    <w:rsid w:val="002C2BD7"/>
    <w:rsid w:val="002D0960"/>
    <w:rsid w:val="002D406A"/>
    <w:rsid w:val="002D6406"/>
    <w:rsid w:val="002E0A43"/>
    <w:rsid w:val="002E421A"/>
    <w:rsid w:val="002E5908"/>
    <w:rsid w:val="002F0DB8"/>
    <w:rsid w:val="002F1D76"/>
    <w:rsid w:val="002F2996"/>
    <w:rsid w:val="002F3451"/>
    <w:rsid w:val="002F376C"/>
    <w:rsid w:val="002F447D"/>
    <w:rsid w:val="002F52D6"/>
    <w:rsid w:val="002F6688"/>
    <w:rsid w:val="003070B7"/>
    <w:rsid w:val="00307A5F"/>
    <w:rsid w:val="00311493"/>
    <w:rsid w:val="00312C74"/>
    <w:rsid w:val="00313958"/>
    <w:rsid w:val="003142BB"/>
    <w:rsid w:val="003142EC"/>
    <w:rsid w:val="00317B29"/>
    <w:rsid w:val="00320E14"/>
    <w:rsid w:val="00321FB0"/>
    <w:rsid w:val="0032359F"/>
    <w:rsid w:val="00325E51"/>
    <w:rsid w:val="00330E9E"/>
    <w:rsid w:val="00331472"/>
    <w:rsid w:val="003321BB"/>
    <w:rsid w:val="00332EBB"/>
    <w:rsid w:val="00336133"/>
    <w:rsid w:val="00336DE4"/>
    <w:rsid w:val="003410D8"/>
    <w:rsid w:val="00341AB7"/>
    <w:rsid w:val="00341B54"/>
    <w:rsid w:val="00341C8A"/>
    <w:rsid w:val="00347D73"/>
    <w:rsid w:val="003528DD"/>
    <w:rsid w:val="00353720"/>
    <w:rsid w:val="0035390F"/>
    <w:rsid w:val="0035422E"/>
    <w:rsid w:val="0035686A"/>
    <w:rsid w:val="00356904"/>
    <w:rsid w:val="00356DA1"/>
    <w:rsid w:val="00357B8F"/>
    <w:rsid w:val="00362B0E"/>
    <w:rsid w:val="00362F65"/>
    <w:rsid w:val="003769CB"/>
    <w:rsid w:val="003773B9"/>
    <w:rsid w:val="00377821"/>
    <w:rsid w:val="00380B46"/>
    <w:rsid w:val="0038373E"/>
    <w:rsid w:val="00384E06"/>
    <w:rsid w:val="00387A95"/>
    <w:rsid w:val="00390880"/>
    <w:rsid w:val="003909E3"/>
    <w:rsid w:val="0039105B"/>
    <w:rsid w:val="003914F6"/>
    <w:rsid w:val="00391DBA"/>
    <w:rsid w:val="00394EA0"/>
    <w:rsid w:val="003A0889"/>
    <w:rsid w:val="003A4CB7"/>
    <w:rsid w:val="003A53C6"/>
    <w:rsid w:val="003A5C12"/>
    <w:rsid w:val="003A7C45"/>
    <w:rsid w:val="003B3508"/>
    <w:rsid w:val="003B46AD"/>
    <w:rsid w:val="003B4FF1"/>
    <w:rsid w:val="003B6FF0"/>
    <w:rsid w:val="003C0370"/>
    <w:rsid w:val="003C2225"/>
    <w:rsid w:val="003C343E"/>
    <w:rsid w:val="003C5734"/>
    <w:rsid w:val="003D02BC"/>
    <w:rsid w:val="003D2E10"/>
    <w:rsid w:val="003D3F35"/>
    <w:rsid w:val="003D6BE2"/>
    <w:rsid w:val="003D7550"/>
    <w:rsid w:val="003E5C96"/>
    <w:rsid w:val="003E6387"/>
    <w:rsid w:val="003F0343"/>
    <w:rsid w:val="003F2562"/>
    <w:rsid w:val="003F275B"/>
    <w:rsid w:val="003F361E"/>
    <w:rsid w:val="003F4B8C"/>
    <w:rsid w:val="003F66C7"/>
    <w:rsid w:val="00401F06"/>
    <w:rsid w:val="004025BD"/>
    <w:rsid w:val="004030F1"/>
    <w:rsid w:val="004059E0"/>
    <w:rsid w:val="00405CD6"/>
    <w:rsid w:val="00410EF1"/>
    <w:rsid w:val="004148BC"/>
    <w:rsid w:val="00417685"/>
    <w:rsid w:val="00417B72"/>
    <w:rsid w:val="00421151"/>
    <w:rsid w:val="0042262A"/>
    <w:rsid w:val="0042513E"/>
    <w:rsid w:val="00425898"/>
    <w:rsid w:val="00425C54"/>
    <w:rsid w:val="00426A03"/>
    <w:rsid w:val="00431E1E"/>
    <w:rsid w:val="00434073"/>
    <w:rsid w:val="00434F2B"/>
    <w:rsid w:val="00440D6A"/>
    <w:rsid w:val="00441A5B"/>
    <w:rsid w:val="00443D6C"/>
    <w:rsid w:val="004447AB"/>
    <w:rsid w:val="00444F83"/>
    <w:rsid w:val="00446552"/>
    <w:rsid w:val="00455267"/>
    <w:rsid w:val="00455334"/>
    <w:rsid w:val="00457F11"/>
    <w:rsid w:val="00465201"/>
    <w:rsid w:val="00466130"/>
    <w:rsid w:val="00467C36"/>
    <w:rsid w:val="00470E33"/>
    <w:rsid w:val="00472E6F"/>
    <w:rsid w:val="004739F6"/>
    <w:rsid w:val="0047593B"/>
    <w:rsid w:val="004819DE"/>
    <w:rsid w:val="00483BE2"/>
    <w:rsid w:val="00486AD7"/>
    <w:rsid w:val="00487FE4"/>
    <w:rsid w:val="00494181"/>
    <w:rsid w:val="0049489B"/>
    <w:rsid w:val="0049519F"/>
    <w:rsid w:val="0049576B"/>
    <w:rsid w:val="004A0803"/>
    <w:rsid w:val="004A0B63"/>
    <w:rsid w:val="004A1715"/>
    <w:rsid w:val="004A27F7"/>
    <w:rsid w:val="004A529E"/>
    <w:rsid w:val="004A5C38"/>
    <w:rsid w:val="004B072A"/>
    <w:rsid w:val="004B0BC7"/>
    <w:rsid w:val="004B4665"/>
    <w:rsid w:val="004B6349"/>
    <w:rsid w:val="004B73AA"/>
    <w:rsid w:val="004C1077"/>
    <w:rsid w:val="004C1982"/>
    <w:rsid w:val="004C1A80"/>
    <w:rsid w:val="004C30E1"/>
    <w:rsid w:val="004C6225"/>
    <w:rsid w:val="004C6EFE"/>
    <w:rsid w:val="004C7293"/>
    <w:rsid w:val="004C755F"/>
    <w:rsid w:val="004D1F6A"/>
    <w:rsid w:val="004E0E0D"/>
    <w:rsid w:val="004E1C11"/>
    <w:rsid w:val="004E22A1"/>
    <w:rsid w:val="004F267A"/>
    <w:rsid w:val="004F3A29"/>
    <w:rsid w:val="004F3DDF"/>
    <w:rsid w:val="004F5747"/>
    <w:rsid w:val="004F6F63"/>
    <w:rsid w:val="00501554"/>
    <w:rsid w:val="00501F20"/>
    <w:rsid w:val="00503727"/>
    <w:rsid w:val="00504196"/>
    <w:rsid w:val="0051021A"/>
    <w:rsid w:val="00510CA3"/>
    <w:rsid w:val="00510CB0"/>
    <w:rsid w:val="00512F5A"/>
    <w:rsid w:val="00513518"/>
    <w:rsid w:val="005142CF"/>
    <w:rsid w:val="005143F9"/>
    <w:rsid w:val="005147D3"/>
    <w:rsid w:val="00514912"/>
    <w:rsid w:val="0052365E"/>
    <w:rsid w:val="00524C4E"/>
    <w:rsid w:val="005256C9"/>
    <w:rsid w:val="00525FD5"/>
    <w:rsid w:val="0052690B"/>
    <w:rsid w:val="0052690E"/>
    <w:rsid w:val="00527266"/>
    <w:rsid w:val="00533B20"/>
    <w:rsid w:val="005410D5"/>
    <w:rsid w:val="00542018"/>
    <w:rsid w:val="00546661"/>
    <w:rsid w:val="00547A21"/>
    <w:rsid w:val="00550DB2"/>
    <w:rsid w:val="00550E89"/>
    <w:rsid w:val="00551707"/>
    <w:rsid w:val="00552DE3"/>
    <w:rsid w:val="005530A8"/>
    <w:rsid w:val="00553B33"/>
    <w:rsid w:val="00553E38"/>
    <w:rsid w:val="0055642D"/>
    <w:rsid w:val="005569AD"/>
    <w:rsid w:val="00561ABE"/>
    <w:rsid w:val="00563C53"/>
    <w:rsid w:val="0056483B"/>
    <w:rsid w:val="0057038D"/>
    <w:rsid w:val="005728E6"/>
    <w:rsid w:val="0058480E"/>
    <w:rsid w:val="005855AA"/>
    <w:rsid w:val="00586500"/>
    <w:rsid w:val="00590303"/>
    <w:rsid w:val="005903A1"/>
    <w:rsid w:val="005909B6"/>
    <w:rsid w:val="00593C6E"/>
    <w:rsid w:val="00595CCC"/>
    <w:rsid w:val="0059747A"/>
    <w:rsid w:val="005A3530"/>
    <w:rsid w:val="005A5585"/>
    <w:rsid w:val="005A5851"/>
    <w:rsid w:val="005B0F87"/>
    <w:rsid w:val="005B1547"/>
    <w:rsid w:val="005B2A2D"/>
    <w:rsid w:val="005B2DF1"/>
    <w:rsid w:val="005B5D70"/>
    <w:rsid w:val="005B6891"/>
    <w:rsid w:val="005B6F57"/>
    <w:rsid w:val="005B6FAF"/>
    <w:rsid w:val="005C0D25"/>
    <w:rsid w:val="005C4BA3"/>
    <w:rsid w:val="005C7FD3"/>
    <w:rsid w:val="005D1755"/>
    <w:rsid w:val="005D1D81"/>
    <w:rsid w:val="005D2F4C"/>
    <w:rsid w:val="005D33D7"/>
    <w:rsid w:val="005D54CE"/>
    <w:rsid w:val="005D677E"/>
    <w:rsid w:val="005D794A"/>
    <w:rsid w:val="005D7E1A"/>
    <w:rsid w:val="005E0DED"/>
    <w:rsid w:val="005E3342"/>
    <w:rsid w:val="005E3F37"/>
    <w:rsid w:val="005E4C35"/>
    <w:rsid w:val="005E58B3"/>
    <w:rsid w:val="005E5B4F"/>
    <w:rsid w:val="005E5BAC"/>
    <w:rsid w:val="005E5F05"/>
    <w:rsid w:val="005F41F4"/>
    <w:rsid w:val="005F4824"/>
    <w:rsid w:val="005F4D25"/>
    <w:rsid w:val="005F55BC"/>
    <w:rsid w:val="005F592B"/>
    <w:rsid w:val="005F5DC2"/>
    <w:rsid w:val="0060005F"/>
    <w:rsid w:val="0060155C"/>
    <w:rsid w:val="00601E5C"/>
    <w:rsid w:val="00603182"/>
    <w:rsid w:val="006043AD"/>
    <w:rsid w:val="00605245"/>
    <w:rsid w:val="00605758"/>
    <w:rsid w:val="00606C3E"/>
    <w:rsid w:val="0060733C"/>
    <w:rsid w:val="00612023"/>
    <w:rsid w:val="00615DA4"/>
    <w:rsid w:val="0061647F"/>
    <w:rsid w:val="00616813"/>
    <w:rsid w:val="00624612"/>
    <w:rsid w:val="00626D9D"/>
    <w:rsid w:val="0062756B"/>
    <w:rsid w:val="0062768F"/>
    <w:rsid w:val="00630B86"/>
    <w:rsid w:val="00630C35"/>
    <w:rsid w:val="006315BC"/>
    <w:rsid w:val="00633EAB"/>
    <w:rsid w:val="00635F6D"/>
    <w:rsid w:val="006374CB"/>
    <w:rsid w:val="00637CBA"/>
    <w:rsid w:val="006405BD"/>
    <w:rsid w:val="00640798"/>
    <w:rsid w:val="006410FF"/>
    <w:rsid w:val="0064381B"/>
    <w:rsid w:val="00643CBC"/>
    <w:rsid w:val="006440AE"/>
    <w:rsid w:val="00644BA9"/>
    <w:rsid w:val="00645F35"/>
    <w:rsid w:val="006464A8"/>
    <w:rsid w:val="00647C9E"/>
    <w:rsid w:val="006502B7"/>
    <w:rsid w:val="00652DD4"/>
    <w:rsid w:val="00654AD8"/>
    <w:rsid w:val="00666E3F"/>
    <w:rsid w:val="00671649"/>
    <w:rsid w:val="00672C87"/>
    <w:rsid w:val="006752C4"/>
    <w:rsid w:val="0067583C"/>
    <w:rsid w:val="0067656C"/>
    <w:rsid w:val="00677629"/>
    <w:rsid w:val="00680023"/>
    <w:rsid w:val="00680B94"/>
    <w:rsid w:val="006824B2"/>
    <w:rsid w:val="00685068"/>
    <w:rsid w:val="00690FD3"/>
    <w:rsid w:val="0069279E"/>
    <w:rsid w:val="006931CA"/>
    <w:rsid w:val="00694297"/>
    <w:rsid w:val="00697015"/>
    <w:rsid w:val="00697272"/>
    <w:rsid w:val="00697570"/>
    <w:rsid w:val="006A1EDE"/>
    <w:rsid w:val="006A2007"/>
    <w:rsid w:val="006A236A"/>
    <w:rsid w:val="006A6546"/>
    <w:rsid w:val="006B041B"/>
    <w:rsid w:val="006B4004"/>
    <w:rsid w:val="006B462D"/>
    <w:rsid w:val="006B5256"/>
    <w:rsid w:val="006B594B"/>
    <w:rsid w:val="006B776F"/>
    <w:rsid w:val="006C0614"/>
    <w:rsid w:val="006C1C86"/>
    <w:rsid w:val="006C411F"/>
    <w:rsid w:val="006D1CC7"/>
    <w:rsid w:val="006D1FAF"/>
    <w:rsid w:val="006D23B5"/>
    <w:rsid w:val="006D26CB"/>
    <w:rsid w:val="006D5838"/>
    <w:rsid w:val="006D6945"/>
    <w:rsid w:val="006D6983"/>
    <w:rsid w:val="006E0C40"/>
    <w:rsid w:val="006E4DF3"/>
    <w:rsid w:val="006E778A"/>
    <w:rsid w:val="006E7CBE"/>
    <w:rsid w:val="006F1344"/>
    <w:rsid w:val="006F1353"/>
    <w:rsid w:val="006F3DF4"/>
    <w:rsid w:val="006F4361"/>
    <w:rsid w:val="006F4979"/>
    <w:rsid w:val="006F59A8"/>
    <w:rsid w:val="006F5B87"/>
    <w:rsid w:val="006F7296"/>
    <w:rsid w:val="007018FB"/>
    <w:rsid w:val="00701AFD"/>
    <w:rsid w:val="00703952"/>
    <w:rsid w:val="007055ED"/>
    <w:rsid w:val="00707219"/>
    <w:rsid w:val="0070797E"/>
    <w:rsid w:val="00711861"/>
    <w:rsid w:val="007138DF"/>
    <w:rsid w:val="00714A3C"/>
    <w:rsid w:val="00715E8E"/>
    <w:rsid w:val="00716F31"/>
    <w:rsid w:val="0071768E"/>
    <w:rsid w:val="00723939"/>
    <w:rsid w:val="00724BD6"/>
    <w:rsid w:val="00727FCA"/>
    <w:rsid w:val="007307D8"/>
    <w:rsid w:val="00732259"/>
    <w:rsid w:val="0073437B"/>
    <w:rsid w:val="007356F1"/>
    <w:rsid w:val="007368C3"/>
    <w:rsid w:val="007375B5"/>
    <w:rsid w:val="00740E52"/>
    <w:rsid w:val="00744B31"/>
    <w:rsid w:val="00745493"/>
    <w:rsid w:val="00746851"/>
    <w:rsid w:val="00746A26"/>
    <w:rsid w:val="00747B61"/>
    <w:rsid w:val="00751F30"/>
    <w:rsid w:val="00752321"/>
    <w:rsid w:val="00754965"/>
    <w:rsid w:val="007555B6"/>
    <w:rsid w:val="0075731A"/>
    <w:rsid w:val="0075791C"/>
    <w:rsid w:val="00760461"/>
    <w:rsid w:val="00761243"/>
    <w:rsid w:val="00761530"/>
    <w:rsid w:val="00761711"/>
    <w:rsid w:val="00764865"/>
    <w:rsid w:val="007670EF"/>
    <w:rsid w:val="00767971"/>
    <w:rsid w:val="0077017F"/>
    <w:rsid w:val="007707BB"/>
    <w:rsid w:val="00770D24"/>
    <w:rsid w:val="00771D51"/>
    <w:rsid w:val="007730C7"/>
    <w:rsid w:val="0077341E"/>
    <w:rsid w:val="00774FE9"/>
    <w:rsid w:val="00775879"/>
    <w:rsid w:val="00775CC2"/>
    <w:rsid w:val="00776DC1"/>
    <w:rsid w:val="00776F90"/>
    <w:rsid w:val="007800EC"/>
    <w:rsid w:val="00780CD7"/>
    <w:rsid w:val="00780E73"/>
    <w:rsid w:val="0078322B"/>
    <w:rsid w:val="00783BB7"/>
    <w:rsid w:val="00785B62"/>
    <w:rsid w:val="007875D2"/>
    <w:rsid w:val="007908E9"/>
    <w:rsid w:val="00791DEA"/>
    <w:rsid w:val="007940AE"/>
    <w:rsid w:val="00795785"/>
    <w:rsid w:val="00797D05"/>
    <w:rsid w:val="007A0485"/>
    <w:rsid w:val="007A0967"/>
    <w:rsid w:val="007A27DE"/>
    <w:rsid w:val="007A39BA"/>
    <w:rsid w:val="007A5CB2"/>
    <w:rsid w:val="007A63EB"/>
    <w:rsid w:val="007B043A"/>
    <w:rsid w:val="007B3494"/>
    <w:rsid w:val="007B5CDC"/>
    <w:rsid w:val="007B6715"/>
    <w:rsid w:val="007B7912"/>
    <w:rsid w:val="007C0ADB"/>
    <w:rsid w:val="007C0C34"/>
    <w:rsid w:val="007C1734"/>
    <w:rsid w:val="007C38F4"/>
    <w:rsid w:val="007D06E9"/>
    <w:rsid w:val="007D3998"/>
    <w:rsid w:val="007D6189"/>
    <w:rsid w:val="007D6605"/>
    <w:rsid w:val="007E0662"/>
    <w:rsid w:val="007E13C1"/>
    <w:rsid w:val="007E1FB3"/>
    <w:rsid w:val="007E28ED"/>
    <w:rsid w:val="007E30E8"/>
    <w:rsid w:val="007E45CE"/>
    <w:rsid w:val="007E6A27"/>
    <w:rsid w:val="007F0B36"/>
    <w:rsid w:val="007F0EB4"/>
    <w:rsid w:val="007F1719"/>
    <w:rsid w:val="007F1FFA"/>
    <w:rsid w:val="007F2B8A"/>
    <w:rsid w:val="007F5D11"/>
    <w:rsid w:val="007F7D3B"/>
    <w:rsid w:val="00801C77"/>
    <w:rsid w:val="0080255C"/>
    <w:rsid w:val="0080284F"/>
    <w:rsid w:val="00802C7F"/>
    <w:rsid w:val="00804073"/>
    <w:rsid w:val="00804B49"/>
    <w:rsid w:val="00804ED5"/>
    <w:rsid w:val="00807328"/>
    <w:rsid w:val="00807F55"/>
    <w:rsid w:val="00812E4D"/>
    <w:rsid w:val="00813261"/>
    <w:rsid w:val="00813959"/>
    <w:rsid w:val="00814110"/>
    <w:rsid w:val="0081432F"/>
    <w:rsid w:val="0081457E"/>
    <w:rsid w:val="008153B5"/>
    <w:rsid w:val="0081793D"/>
    <w:rsid w:val="0082187A"/>
    <w:rsid w:val="00833A9B"/>
    <w:rsid w:val="0083446D"/>
    <w:rsid w:val="00836B0C"/>
    <w:rsid w:val="00836EBE"/>
    <w:rsid w:val="008403E0"/>
    <w:rsid w:val="008419B1"/>
    <w:rsid w:val="00842A56"/>
    <w:rsid w:val="00843D53"/>
    <w:rsid w:val="00846DAD"/>
    <w:rsid w:val="00851E67"/>
    <w:rsid w:val="00854A3A"/>
    <w:rsid w:val="00854AAB"/>
    <w:rsid w:val="008556BA"/>
    <w:rsid w:val="00857588"/>
    <w:rsid w:val="008625B5"/>
    <w:rsid w:val="00863B2C"/>
    <w:rsid w:val="00864A7C"/>
    <w:rsid w:val="00866507"/>
    <w:rsid w:val="00867324"/>
    <w:rsid w:val="00872E3E"/>
    <w:rsid w:val="00873D54"/>
    <w:rsid w:val="00874F58"/>
    <w:rsid w:val="00877377"/>
    <w:rsid w:val="008858B3"/>
    <w:rsid w:val="008860F6"/>
    <w:rsid w:val="0089209F"/>
    <w:rsid w:val="00892C37"/>
    <w:rsid w:val="008945C1"/>
    <w:rsid w:val="00894836"/>
    <w:rsid w:val="0089594F"/>
    <w:rsid w:val="00895A6C"/>
    <w:rsid w:val="00895EC0"/>
    <w:rsid w:val="00896652"/>
    <w:rsid w:val="008A0AD0"/>
    <w:rsid w:val="008A4C66"/>
    <w:rsid w:val="008A63E4"/>
    <w:rsid w:val="008B099F"/>
    <w:rsid w:val="008B1AFE"/>
    <w:rsid w:val="008B53B3"/>
    <w:rsid w:val="008B767B"/>
    <w:rsid w:val="008C0C77"/>
    <w:rsid w:val="008C2084"/>
    <w:rsid w:val="008C2D49"/>
    <w:rsid w:val="008D0169"/>
    <w:rsid w:val="008D231F"/>
    <w:rsid w:val="008D5572"/>
    <w:rsid w:val="008D74D3"/>
    <w:rsid w:val="008E0147"/>
    <w:rsid w:val="008E0241"/>
    <w:rsid w:val="008E3015"/>
    <w:rsid w:val="008E3F50"/>
    <w:rsid w:val="008E4086"/>
    <w:rsid w:val="008E4EB0"/>
    <w:rsid w:val="008E4F59"/>
    <w:rsid w:val="008E760B"/>
    <w:rsid w:val="008E7B76"/>
    <w:rsid w:val="008F0752"/>
    <w:rsid w:val="008F1213"/>
    <w:rsid w:val="008F32DF"/>
    <w:rsid w:val="008F4865"/>
    <w:rsid w:val="008F490B"/>
    <w:rsid w:val="008F77B5"/>
    <w:rsid w:val="009025DF"/>
    <w:rsid w:val="00902AAE"/>
    <w:rsid w:val="009049C2"/>
    <w:rsid w:val="009052E3"/>
    <w:rsid w:val="009054B9"/>
    <w:rsid w:val="00905BB7"/>
    <w:rsid w:val="009120B3"/>
    <w:rsid w:val="00913C1B"/>
    <w:rsid w:val="00913F7F"/>
    <w:rsid w:val="00914E08"/>
    <w:rsid w:val="0091549B"/>
    <w:rsid w:val="00915C12"/>
    <w:rsid w:val="0092223C"/>
    <w:rsid w:val="00922624"/>
    <w:rsid w:val="0092396A"/>
    <w:rsid w:val="009254F6"/>
    <w:rsid w:val="00925F01"/>
    <w:rsid w:val="00936841"/>
    <w:rsid w:val="00936F82"/>
    <w:rsid w:val="0094249B"/>
    <w:rsid w:val="00944054"/>
    <w:rsid w:val="00950335"/>
    <w:rsid w:val="00950C96"/>
    <w:rsid w:val="0095158C"/>
    <w:rsid w:val="00953D8D"/>
    <w:rsid w:val="009574C8"/>
    <w:rsid w:val="00960927"/>
    <w:rsid w:val="0096164C"/>
    <w:rsid w:val="00962505"/>
    <w:rsid w:val="00963E50"/>
    <w:rsid w:val="009643E6"/>
    <w:rsid w:val="00966390"/>
    <w:rsid w:val="00972F3B"/>
    <w:rsid w:val="00976B44"/>
    <w:rsid w:val="00982976"/>
    <w:rsid w:val="00984C8E"/>
    <w:rsid w:val="00985286"/>
    <w:rsid w:val="00987202"/>
    <w:rsid w:val="00990DD1"/>
    <w:rsid w:val="0099166B"/>
    <w:rsid w:val="00992F62"/>
    <w:rsid w:val="00993A2C"/>
    <w:rsid w:val="009969A9"/>
    <w:rsid w:val="00997CAA"/>
    <w:rsid w:val="009A0D59"/>
    <w:rsid w:val="009A170C"/>
    <w:rsid w:val="009A2243"/>
    <w:rsid w:val="009A3828"/>
    <w:rsid w:val="009A3902"/>
    <w:rsid w:val="009A4EED"/>
    <w:rsid w:val="009A58C3"/>
    <w:rsid w:val="009B28B5"/>
    <w:rsid w:val="009B3F1D"/>
    <w:rsid w:val="009B46EB"/>
    <w:rsid w:val="009B5A3A"/>
    <w:rsid w:val="009B5F4E"/>
    <w:rsid w:val="009B7587"/>
    <w:rsid w:val="009B7E2D"/>
    <w:rsid w:val="009C18B3"/>
    <w:rsid w:val="009C1D04"/>
    <w:rsid w:val="009C1D0A"/>
    <w:rsid w:val="009C3348"/>
    <w:rsid w:val="009C58BF"/>
    <w:rsid w:val="009C6006"/>
    <w:rsid w:val="009C66DC"/>
    <w:rsid w:val="009C682E"/>
    <w:rsid w:val="009C71F1"/>
    <w:rsid w:val="009D0A3F"/>
    <w:rsid w:val="009D2633"/>
    <w:rsid w:val="009D4360"/>
    <w:rsid w:val="009E39E8"/>
    <w:rsid w:val="009E3EAC"/>
    <w:rsid w:val="009E57BC"/>
    <w:rsid w:val="009F23B6"/>
    <w:rsid w:val="009F28CA"/>
    <w:rsid w:val="009F4826"/>
    <w:rsid w:val="009F6437"/>
    <w:rsid w:val="00A00B7E"/>
    <w:rsid w:val="00A00DF4"/>
    <w:rsid w:val="00A01017"/>
    <w:rsid w:val="00A012EE"/>
    <w:rsid w:val="00A01513"/>
    <w:rsid w:val="00A027C3"/>
    <w:rsid w:val="00A02C08"/>
    <w:rsid w:val="00A03C07"/>
    <w:rsid w:val="00A0639C"/>
    <w:rsid w:val="00A06F22"/>
    <w:rsid w:val="00A1052E"/>
    <w:rsid w:val="00A233E9"/>
    <w:rsid w:val="00A24192"/>
    <w:rsid w:val="00A24B1B"/>
    <w:rsid w:val="00A24E27"/>
    <w:rsid w:val="00A25C4E"/>
    <w:rsid w:val="00A25CE4"/>
    <w:rsid w:val="00A25E16"/>
    <w:rsid w:val="00A26D17"/>
    <w:rsid w:val="00A27133"/>
    <w:rsid w:val="00A33561"/>
    <w:rsid w:val="00A33C92"/>
    <w:rsid w:val="00A351C6"/>
    <w:rsid w:val="00A35C31"/>
    <w:rsid w:val="00A368A9"/>
    <w:rsid w:val="00A40AD9"/>
    <w:rsid w:val="00A42FAA"/>
    <w:rsid w:val="00A46056"/>
    <w:rsid w:val="00A464ED"/>
    <w:rsid w:val="00A46C1C"/>
    <w:rsid w:val="00A50935"/>
    <w:rsid w:val="00A510AE"/>
    <w:rsid w:val="00A525B6"/>
    <w:rsid w:val="00A53374"/>
    <w:rsid w:val="00A560E3"/>
    <w:rsid w:val="00A57CFB"/>
    <w:rsid w:val="00A63031"/>
    <w:rsid w:val="00A63A73"/>
    <w:rsid w:val="00A63EDA"/>
    <w:rsid w:val="00A649BE"/>
    <w:rsid w:val="00A66BA7"/>
    <w:rsid w:val="00A73A65"/>
    <w:rsid w:val="00A74DD9"/>
    <w:rsid w:val="00A76AC6"/>
    <w:rsid w:val="00A80929"/>
    <w:rsid w:val="00A80F79"/>
    <w:rsid w:val="00A81546"/>
    <w:rsid w:val="00A81CC0"/>
    <w:rsid w:val="00A82DCB"/>
    <w:rsid w:val="00A841B0"/>
    <w:rsid w:val="00A8545D"/>
    <w:rsid w:val="00A86673"/>
    <w:rsid w:val="00A868AF"/>
    <w:rsid w:val="00A96248"/>
    <w:rsid w:val="00A96648"/>
    <w:rsid w:val="00AA1081"/>
    <w:rsid w:val="00AA2DF1"/>
    <w:rsid w:val="00AA490D"/>
    <w:rsid w:val="00AA4FF8"/>
    <w:rsid w:val="00AA6543"/>
    <w:rsid w:val="00AB229D"/>
    <w:rsid w:val="00AB34DC"/>
    <w:rsid w:val="00AB5105"/>
    <w:rsid w:val="00AB6B50"/>
    <w:rsid w:val="00AC2B72"/>
    <w:rsid w:val="00AC4D6C"/>
    <w:rsid w:val="00AC7941"/>
    <w:rsid w:val="00AD0CCF"/>
    <w:rsid w:val="00AD1339"/>
    <w:rsid w:val="00AD1887"/>
    <w:rsid w:val="00AD2564"/>
    <w:rsid w:val="00AD2B84"/>
    <w:rsid w:val="00AD663B"/>
    <w:rsid w:val="00AE0D7B"/>
    <w:rsid w:val="00AE3F0A"/>
    <w:rsid w:val="00AE4727"/>
    <w:rsid w:val="00AE5704"/>
    <w:rsid w:val="00AE6287"/>
    <w:rsid w:val="00AF03BC"/>
    <w:rsid w:val="00AF29E9"/>
    <w:rsid w:val="00AF4294"/>
    <w:rsid w:val="00AF5440"/>
    <w:rsid w:val="00AF788E"/>
    <w:rsid w:val="00AF7D63"/>
    <w:rsid w:val="00B015E0"/>
    <w:rsid w:val="00B055CC"/>
    <w:rsid w:val="00B1130A"/>
    <w:rsid w:val="00B1215B"/>
    <w:rsid w:val="00B127EE"/>
    <w:rsid w:val="00B12E94"/>
    <w:rsid w:val="00B14239"/>
    <w:rsid w:val="00B16DF0"/>
    <w:rsid w:val="00B212C5"/>
    <w:rsid w:val="00B25732"/>
    <w:rsid w:val="00B26BD8"/>
    <w:rsid w:val="00B27305"/>
    <w:rsid w:val="00B32E59"/>
    <w:rsid w:val="00B342EC"/>
    <w:rsid w:val="00B368C4"/>
    <w:rsid w:val="00B37534"/>
    <w:rsid w:val="00B4044B"/>
    <w:rsid w:val="00B40CF5"/>
    <w:rsid w:val="00B4356A"/>
    <w:rsid w:val="00B43720"/>
    <w:rsid w:val="00B451E1"/>
    <w:rsid w:val="00B4531C"/>
    <w:rsid w:val="00B4641E"/>
    <w:rsid w:val="00B47FDC"/>
    <w:rsid w:val="00B56839"/>
    <w:rsid w:val="00B56B13"/>
    <w:rsid w:val="00B603C4"/>
    <w:rsid w:val="00B6183D"/>
    <w:rsid w:val="00B64900"/>
    <w:rsid w:val="00B66EA1"/>
    <w:rsid w:val="00B67252"/>
    <w:rsid w:val="00B67A08"/>
    <w:rsid w:val="00B71BFA"/>
    <w:rsid w:val="00B72B36"/>
    <w:rsid w:val="00B8048F"/>
    <w:rsid w:val="00B80DED"/>
    <w:rsid w:val="00B81A78"/>
    <w:rsid w:val="00B81EA4"/>
    <w:rsid w:val="00B82DEA"/>
    <w:rsid w:val="00B8498D"/>
    <w:rsid w:val="00B85FAC"/>
    <w:rsid w:val="00B86240"/>
    <w:rsid w:val="00BA0D6E"/>
    <w:rsid w:val="00BA1BF0"/>
    <w:rsid w:val="00BA2DB6"/>
    <w:rsid w:val="00BA43AF"/>
    <w:rsid w:val="00BA55E0"/>
    <w:rsid w:val="00BB1009"/>
    <w:rsid w:val="00BB1497"/>
    <w:rsid w:val="00BB19AF"/>
    <w:rsid w:val="00BD0779"/>
    <w:rsid w:val="00BD2B8B"/>
    <w:rsid w:val="00BD437F"/>
    <w:rsid w:val="00BD6C89"/>
    <w:rsid w:val="00BD764E"/>
    <w:rsid w:val="00BE1917"/>
    <w:rsid w:val="00BE3559"/>
    <w:rsid w:val="00BE4CAD"/>
    <w:rsid w:val="00BE5AD7"/>
    <w:rsid w:val="00BE73AB"/>
    <w:rsid w:val="00BE759A"/>
    <w:rsid w:val="00BF13DC"/>
    <w:rsid w:val="00BF1B41"/>
    <w:rsid w:val="00BF2C14"/>
    <w:rsid w:val="00BF42B4"/>
    <w:rsid w:val="00BF4FA7"/>
    <w:rsid w:val="00BF5708"/>
    <w:rsid w:val="00BF6794"/>
    <w:rsid w:val="00C00B0E"/>
    <w:rsid w:val="00C02BF5"/>
    <w:rsid w:val="00C02E5A"/>
    <w:rsid w:val="00C030C5"/>
    <w:rsid w:val="00C04ECE"/>
    <w:rsid w:val="00C0539E"/>
    <w:rsid w:val="00C061E3"/>
    <w:rsid w:val="00C078F5"/>
    <w:rsid w:val="00C1022E"/>
    <w:rsid w:val="00C10AFF"/>
    <w:rsid w:val="00C14C9C"/>
    <w:rsid w:val="00C15C34"/>
    <w:rsid w:val="00C162A2"/>
    <w:rsid w:val="00C2343E"/>
    <w:rsid w:val="00C239DA"/>
    <w:rsid w:val="00C26AAF"/>
    <w:rsid w:val="00C3368A"/>
    <w:rsid w:val="00C3511D"/>
    <w:rsid w:val="00C3555A"/>
    <w:rsid w:val="00C3679B"/>
    <w:rsid w:val="00C3769B"/>
    <w:rsid w:val="00C40D20"/>
    <w:rsid w:val="00C438BF"/>
    <w:rsid w:val="00C4439E"/>
    <w:rsid w:val="00C44DFA"/>
    <w:rsid w:val="00C4548F"/>
    <w:rsid w:val="00C471D9"/>
    <w:rsid w:val="00C475BD"/>
    <w:rsid w:val="00C51DCC"/>
    <w:rsid w:val="00C54143"/>
    <w:rsid w:val="00C5797A"/>
    <w:rsid w:val="00C61E3C"/>
    <w:rsid w:val="00C63289"/>
    <w:rsid w:val="00C636D5"/>
    <w:rsid w:val="00C668E0"/>
    <w:rsid w:val="00C704FF"/>
    <w:rsid w:val="00C70764"/>
    <w:rsid w:val="00C71F2D"/>
    <w:rsid w:val="00C7200D"/>
    <w:rsid w:val="00C73183"/>
    <w:rsid w:val="00C75B54"/>
    <w:rsid w:val="00C77BCD"/>
    <w:rsid w:val="00C8229F"/>
    <w:rsid w:val="00C85491"/>
    <w:rsid w:val="00C86B69"/>
    <w:rsid w:val="00C902A2"/>
    <w:rsid w:val="00C90ED7"/>
    <w:rsid w:val="00C92BF7"/>
    <w:rsid w:val="00C953B1"/>
    <w:rsid w:val="00CA1281"/>
    <w:rsid w:val="00CA1A0B"/>
    <w:rsid w:val="00CA305E"/>
    <w:rsid w:val="00CA53B6"/>
    <w:rsid w:val="00CA623A"/>
    <w:rsid w:val="00CA6AA9"/>
    <w:rsid w:val="00CA7515"/>
    <w:rsid w:val="00CA75C2"/>
    <w:rsid w:val="00CA7F78"/>
    <w:rsid w:val="00CB064B"/>
    <w:rsid w:val="00CB1E9C"/>
    <w:rsid w:val="00CB208B"/>
    <w:rsid w:val="00CB37DC"/>
    <w:rsid w:val="00CB3E42"/>
    <w:rsid w:val="00CB53A7"/>
    <w:rsid w:val="00CB5E3F"/>
    <w:rsid w:val="00CB68A4"/>
    <w:rsid w:val="00CB6E10"/>
    <w:rsid w:val="00CC1E9A"/>
    <w:rsid w:val="00CC742A"/>
    <w:rsid w:val="00CD1915"/>
    <w:rsid w:val="00CD2305"/>
    <w:rsid w:val="00CD7EBC"/>
    <w:rsid w:val="00CE1E4E"/>
    <w:rsid w:val="00CE386C"/>
    <w:rsid w:val="00CE5AFF"/>
    <w:rsid w:val="00CE7FF0"/>
    <w:rsid w:val="00CF3016"/>
    <w:rsid w:val="00CF40E2"/>
    <w:rsid w:val="00CF6C7D"/>
    <w:rsid w:val="00CF732C"/>
    <w:rsid w:val="00D0051C"/>
    <w:rsid w:val="00D01978"/>
    <w:rsid w:val="00D07A6C"/>
    <w:rsid w:val="00D07CFC"/>
    <w:rsid w:val="00D115A5"/>
    <w:rsid w:val="00D1284A"/>
    <w:rsid w:val="00D12E8F"/>
    <w:rsid w:val="00D13137"/>
    <w:rsid w:val="00D14E12"/>
    <w:rsid w:val="00D16D59"/>
    <w:rsid w:val="00D2045F"/>
    <w:rsid w:val="00D209FE"/>
    <w:rsid w:val="00D217EA"/>
    <w:rsid w:val="00D2514D"/>
    <w:rsid w:val="00D26224"/>
    <w:rsid w:val="00D31435"/>
    <w:rsid w:val="00D3348F"/>
    <w:rsid w:val="00D33650"/>
    <w:rsid w:val="00D33849"/>
    <w:rsid w:val="00D36AA6"/>
    <w:rsid w:val="00D377CF"/>
    <w:rsid w:val="00D37963"/>
    <w:rsid w:val="00D408E6"/>
    <w:rsid w:val="00D428D2"/>
    <w:rsid w:val="00D432EC"/>
    <w:rsid w:val="00D47EC1"/>
    <w:rsid w:val="00D54AB0"/>
    <w:rsid w:val="00D55849"/>
    <w:rsid w:val="00D55ED0"/>
    <w:rsid w:val="00D569CE"/>
    <w:rsid w:val="00D623B4"/>
    <w:rsid w:val="00D657C8"/>
    <w:rsid w:val="00D66F3B"/>
    <w:rsid w:val="00D67940"/>
    <w:rsid w:val="00D7012E"/>
    <w:rsid w:val="00D72E08"/>
    <w:rsid w:val="00D77110"/>
    <w:rsid w:val="00D82258"/>
    <w:rsid w:val="00D827DF"/>
    <w:rsid w:val="00D85E6C"/>
    <w:rsid w:val="00D90EE8"/>
    <w:rsid w:val="00D95F8F"/>
    <w:rsid w:val="00DB465B"/>
    <w:rsid w:val="00DC301D"/>
    <w:rsid w:val="00DC4551"/>
    <w:rsid w:val="00DC4558"/>
    <w:rsid w:val="00DC5106"/>
    <w:rsid w:val="00DC63B7"/>
    <w:rsid w:val="00DD03DE"/>
    <w:rsid w:val="00DD0C9A"/>
    <w:rsid w:val="00DD2730"/>
    <w:rsid w:val="00DD305C"/>
    <w:rsid w:val="00DD34AC"/>
    <w:rsid w:val="00DD433D"/>
    <w:rsid w:val="00DD49EA"/>
    <w:rsid w:val="00DD4CA2"/>
    <w:rsid w:val="00DD6DAC"/>
    <w:rsid w:val="00DE03E3"/>
    <w:rsid w:val="00DE0E0D"/>
    <w:rsid w:val="00DE1CDD"/>
    <w:rsid w:val="00DE32CF"/>
    <w:rsid w:val="00DE3B46"/>
    <w:rsid w:val="00DF26D8"/>
    <w:rsid w:val="00DF31D6"/>
    <w:rsid w:val="00DF4A3E"/>
    <w:rsid w:val="00DF79C7"/>
    <w:rsid w:val="00DF7BED"/>
    <w:rsid w:val="00E00DFE"/>
    <w:rsid w:val="00E03728"/>
    <w:rsid w:val="00E03DFC"/>
    <w:rsid w:val="00E04359"/>
    <w:rsid w:val="00E04D50"/>
    <w:rsid w:val="00E06C85"/>
    <w:rsid w:val="00E106BD"/>
    <w:rsid w:val="00E11792"/>
    <w:rsid w:val="00E120CB"/>
    <w:rsid w:val="00E13986"/>
    <w:rsid w:val="00E141D6"/>
    <w:rsid w:val="00E147D6"/>
    <w:rsid w:val="00E16A5D"/>
    <w:rsid w:val="00E2372D"/>
    <w:rsid w:val="00E23F48"/>
    <w:rsid w:val="00E25014"/>
    <w:rsid w:val="00E26887"/>
    <w:rsid w:val="00E30B9F"/>
    <w:rsid w:val="00E3338B"/>
    <w:rsid w:val="00E342C1"/>
    <w:rsid w:val="00E41C96"/>
    <w:rsid w:val="00E42591"/>
    <w:rsid w:val="00E43C4B"/>
    <w:rsid w:val="00E4466C"/>
    <w:rsid w:val="00E468A6"/>
    <w:rsid w:val="00E469EB"/>
    <w:rsid w:val="00E46C4E"/>
    <w:rsid w:val="00E4791C"/>
    <w:rsid w:val="00E47961"/>
    <w:rsid w:val="00E50448"/>
    <w:rsid w:val="00E506FD"/>
    <w:rsid w:val="00E61275"/>
    <w:rsid w:val="00E61C04"/>
    <w:rsid w:val="00E6269A"/>
    <w:rsid w:val="00E642A9"/>
    <w:rsid w:val="00E714FF"/>
    <w:rsid w:val="00E722D7"/>
    <w:rsid w:val="00E72F1B"/>
    <w:rsid w:val="00E74DDF"/>
    <w:rsid w:val="00E77B14"/>
    <w:rsid w:val="00E804EC"/>
    <w:rsid w:val="00E81EED"/>
    <w:rsid w:val="00E82B40"/>
    <w:rsid w:val="00E8300D"/>
    <w:rsid w:val="00E84D28"/>
    <w:rsid w:val="00E92507"/>
    <w:rsid w:val="00E93E7F"/>
    <w:rsid w:val="00E9707C"/>
    <w:rsid w:val="00EA24FF"/>
    <w:rsid w:val="00EA49DF"/>
    <w:rsid w:val="00EA570F"/>
    <w:rsid w:val="00EA7202"/>
    <w:rsid w:val="00EA726C"/>
    <w:rsid w:val="00EB029B"/>
    <w:rsid w:val="00EB15A6"/>
    <w:rsid w:val="00EB1BAE"/>
    <w:rsid w:val="00EB33BC"/>
    <w:rsid w:val="00EB42D6"/>
    <w:rsid w:val="00EC1D0E"/>
    <w:rsid w:val="00EC5C4E"/>
    <w:rsid w:val="00ED278E"/>
    <w:rsid w:val="00ED3B73"/>
    <w:rsid w:val="00ED4152"/>
    <w:rsid w:val="00ED74C6"/>
    <w:rsid w:val="00EE17AF"/>
    <w:rsid w:val="00EE3A9F"/>
    <w:rsid w:val="00EE5AB7"/>
    <w:rsid w:val="00EE6326"/>
    <w:rsid w:val="00EF24E4"/>
    <w:rsid w:val="00EF54C2"/>
    <w:rsid w:val="00EF66E6"/>
    <w:rsid w:val="00EF7EDC"/>
    <w:rsid w:val="00F02384"/>
    <w:rsid w:val="00F0254F"/>
    <w:rsid w:val="00F02755"/>
    <w:rsid w:val="00F045EA"/>
    <w:rsid w:val="00F04672"/>
    <w:rsid w:val="00F04BF3"/>
    <w:rsid w:val="00F04FB4"/>
    <w:rsid w:val="00F078A5"/>
    <w:rsid w:val="00F07CBC"/>
    <w:rsid w:val="00F14706"/>
    <w:rsid w:val="00F15115"/>
    <w:rsid w:val="00F1512B"/>
    <w:rsid w:val="00F161C4"/>
    <w:rsid w:val="00F2162F"/>
    <w:rsid w:val="00F233C6"/>
    <w:rsid w:val="00F241B6"/>
    <w:rsid w:val="00F24887"/>
    <w:rsid w:val="00F25F4F"/>
    <w:rsid w:val="00F27DE2"/>
    <w:rsid w:val="00F30A21"/>
    <w:rsid w:val="00F335CC"/>
    <w:rsid w:val="00F33884"/>
    <w:rsid w:val="00F3620E"/>
    <w:rsid w:val="00F36CFA"/>
    <w:rsid w:val="00F40407"/>
    <w:rsid w:val="00F4144A"/>
    <w:rsid w:val="00F41F54"/>
    <w:rsid w:val="00F42DC0"/>
    <w:rsid w:val="00F438F8"/>
    <w:rsid w:val="00F4569D"/>
    <w:rsid w:val="00F462A2"/>
    <w:rsid w:val="00F474F3"/>
    <w:rsid w:val="00F51567"/>
    <w:rsid w:val="00F515E6"/>
    <w:rsid w:val="00F56DB6"/>
    <w:rsid w:val="00F71CA1"/>
    <w:rsid w:val="00F71E73"/>
    <w:rsid w:val="00F74D44"/>
    <w:rsid w:val="00F74FCA"/>
    <w:rsid w:val="00F76968"/>
    <w:rsid w:val="00F77428"/>
    <w:rsid w:val="00F77F46"/>
    <w:rsid w:val="00F77FED"/>
    <w:rsid w:val="00F81581"/>
    <w:rsid w:val="00F8447B"/>
    <w:rsid w:val="00F8479D"/>
    <w:rsid w:val="00F856A3"/>
    <w:rsid w:val="00F87896"/>
    <w:rsid w:val="00F87C40"/>
    <w:rsid w:val="00F93944"/>
    <w:rsid w:val="00F94345"/>
    <w:rsid w:val="00F9553C"/>
    <w:rsid w:val="00F957D2"/>
    <w:rsid w:val="00FA0CF6"/>
    <w:rsid w:val="00FA4F6F"/>
    <w:rsid w:val="00FA5A01"/>
    <w:rsid w:val="00FA706E"/>
    <w:rsid w:val="00FB0289"/>
    <w:rsid w:val="00FB1458"/>
    <w:rsid w:val="00FB1F68"/>
    <w:rsid w:val="00FB5672"/>
    <w:rsid w:val="00FB5E0D"/>
    <w:rsid w:val="00FB63EF"/>
    <w:rsid w:val="00FB6A5B"/>
    <w:rsid w:val="00FB7B2C"/>
    <w:rsid w:val="00FC627A"/>
    <w:rsid w:val="00FC745A"/>
    <w:rsid w:val="00FD22A0"/>
    <w:rsid w:val="00FD27BA"/>
    <w:rsid w:val="00FD2DB9"/>
    <w:rsid w:val="00FD2F0B"/>
    <w:rsid w:val="00FD4BB1"/>
    <w:rsid w:val="00FE09ED"/>
    <w:rsid w:val="00FE3883"/>
    <w:rsid w:val="00FE5B03"/>
    <w:rsid w:val="00FE67EB"/>
    <w:rsid w:val="00FF0AE5"/>
    <w:rsid w:val="00FF1A76"/>
    <w:rsid w:val="00FF3813"/>
    <w:rsid w:val="00FF3A4D"/>
    <w:rsid w:val="00FF3B8C"/>
    <w:rsid w:val="00FF5C59"/>
    <w:rsid w:val="00FF6C2B"/>
    <w:rsid w:val="00FF7F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506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2E590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2E59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176</TotalTime>
  <Pages>6</Pages>
  <Words>1704</Words>
  <Characters>9718</Characters>
  <Application>Microsoft Office Outlook</Application>
  <DocSecurity>0</DocSecurity>
  <Lines>0</Lines>
  <Paragraphs>0</Paragraphs>
  <ScaleCrop>false</ScaleCrop>
  <Company>МБОУ СОШ14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Admin</cp:lastModifiedBy>
  <cp:revision>7</cp:revision>
  <dcterms:created xsi:type="dcterms:W3CDTF">2013-01-23T10:22:00Z</dcterms:created>
  <dcterms:modified xsi:type="dcterms:W3CDTF">2013-01-30T13:14:00Z</dcterms:modified>
</cp:coreProperties>
</file>